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26CD0E79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10</w:t>
      </w:r>
      <w:r w:rsidR="006F245E">
        <w:rPr>
          <w:rFonts w:cs="Arial"/>
          <w:sz w:val="24"/>
          <w:szCs w:val="24"/>
        </w:rPr>
        <w:t>6</w:t>
      </w:r>
      <w:r w:rsidR="00885B2E">
        <w:rPr>
          <w:rFonts w:cs="Arial"/>
          <w:sz w:val="24"/>
          <w:szCs w:val="24"/>
        </w:rPr>
        <w:t>bis-e</w:t>
      </w:r>
      <w:r w:rsidRPr="00207615">
        <w:rPr>
          <w:rFonts w:cs="Arial"/>
          <w:sz w:val="24"/>
          <w:szCs w:val="24"/>
        </w:rPr>
        <w:tab/>
      </w:r>
      <w:r w:rsidR="0074695C" w:rsidRPr="0074695C">
        <w:rPr>
          <w:rFonts w:cs="Arial"/>
          <w:color w:val="000000"/>
          <w:sz w:val="24"/>
          <w:szCs w:val="24"/>
        </w:rPr>
        <w:t>R4-230</w:t>
      </w:r>
      <w:r w:rsidR="000A639D">
        <w:rPr>
          <w:rFonts w:cs="Arial"/>
          <w:color w:val="000000"/>
          <w:sz w:val="24"/>
          <w:szCs w:val="24"/>
        </w:rPr>
        <w:t>5801</w:t>
      </w:r>
    </w:p>
    <w:p w14:paraId="09BB34F6" w14:textId="1E07DC3B" w:rsidR="00CE2F76" w:rsidRPr="00CE2F76" w:rsidRDefault="00E2290A" w:rsidP="00CE2F76">
      <w:pPr>
        <w:pStyle w:val="Header"/>
        <w:rPr>
          <w:rFonts w:eastAsia="SimSun"/>
          <w:sz w:val="24"/>
          <w:szCs w:val="24"/>
          <w:lang w:val="en-GB" w:eastAsia="zh-CN"/>
        </w:rPr>
      </w:pPr>
      <w:r>
        <w:rPr>
          <w:rFonts w:eastAsia="SimSun"/>
          <w:sz w:val="24"/>
          <w:szCs w:val="24"/>
          <w:lang w:val="en-GB" w:eastAsia="zh-CN"/>
        </w:rPr>
        <w:t>Online</w:t>
      </w:r>
      <w:r w:rsidR="00CE2F76" w:rsidRPr="00CE2F76">
        <w:rPr>
          <w:rFonts w:eastAsia="SimSun"/>
          <w:sz w:val="24"/>
          <w:szCs w:val="24"/>
          <w:lang w:val="en-GB" w:eastAsia="zh-CN"/>
        </w:rPr>
        <w:t xml:space="preserve">, </w:t>
      </w:r>
      <w:r w:rsidR="00430C04">
        <w:rPr>
          <w:rFonts w:eastAsia="SimSun" w:cs="Arial"/>
          <w:bCs/>
          <w:sz w:val="24"/>
          <w:szCs w:val="24"/>
          <w:lang w:val="en-GB" w:eastAsia="zh-CN"/>
        </w:rPr>
        <w:t>April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430C04">
        <w:rPr>
          <w:rFonts w:eastAsia="SimSun" w:cs="Arial"/>
          <w:bCs/>
          <w:sz w:val="24"/>
          <w:szCs w:val="24"/>
          <w:lang w:val="en-GB" w:eastAsia="zh-CN"/>
        </w:rPr>
        <w:t>1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>7</w:t>
      </w:r>
      <w:r w:rsidR="00111997" w:rsidRPr="00111997">
        <w:rPr>
          <w:rFonts w:eastAsia="SimSun" w:cs="Arial" w:hint="eastAsia"/>
          <w:bCs/>
          <w:sz w:val="24"/>
          <w:szCs w:val="24"/>
          <w:vertAlign w:val="superscript"/>
          <w:lang w:val="en-GB" w:eastAsia="zh-CN"/>
        </w:rPr>
        <w:t>th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>–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430C04">
        <w:rPr>
          <w:rFonts w:eastAsia="SimSun" w:cs="Arial"/>
          <w:bCs/>
          <w:sz w:val="24"/>
          <w:szCs w:val="24"/>
          <w:lang w:val="en-GB" w:eastAsia="zh-CN"/>
        </w:rPr>
        <w:t>April</w:t>
      </w:r>
      <w:r w:rsidR="00111997" w:rsidRPr="00111997">
        <w:rPr>
          <w:rFonts w:eastAsia="SimSun" w:cs="Arial" w:hint="eastAsia"/>
          <w:bCs/>
          <w:sz w:val="24"/>
          <w:szCs w:val="24"/>
          <w:lang w:val="en-GB" w:eastAsia="zh-CN"/>
        </w:rPr>
        <w:t xml:space="preserve"> </w:t>
      </w:r>
      <w:r w:rsidR="00430C04">
        <w:rPr>
          <w:rFonts w:eastAsia="SimSun" w:cs="Arial"/>
          <w:bCs/>
          <w:sz w:val="24"/>
          <w:szCs w:val="24"/>
          <w:lang w:val="en-GB" w:eastAsia="zh-CN"/>
        </w:rPr>
        <w:t>26</w:t>
      </w:r>
      <w:r w:rsidR="00430C04">
        <w:rPr>
          <w:rFonts w:eastAsia="SimSun" w:cs="Arial"/>
          <w:bCs/>
          <w:sz w:val="24"/>
          <w:szCs w:val="24"/>
          <w:vertAlign w:val="superscript"/>
          <w:lang w:val="en-GB" w:eastAsia="zh-CN"/>
        </w:rPr>
        <w:t>th</w:t>
      </w:r>
      <w:r w:rsidR="00CE2F76" w:rsidRPr="00CE2F76">
        <w:rPr>
          <w:rFonts w:eastAsia="SimSun"/>
          <w:sz w:val="24"/>
          <w:szCs w:val="24"/>
          <w:lang w:val="en-GB" w:eastAsia="zh-CN"/>
        </w:rPr>
        <w:t>, 202</w:t>
      </w:r>
      <w:r w:rsidR="00111997">
        <w:rPr>
          <w:rFonts w:eastAsia="SimSun"/>
          <w:sz w:val="24"/>
          <w:szCs w:val="24"/>
          <w:lang w:val="en-GB" w:eastAsia="zh-CN"/>
        </w:rPr>
        <w:t>3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070561">
      <w:pPr>
        <w:pStyle w:val="Footer"/>
        <w:rPr>
          <w:noProof w:val="0"/>
        </w:rPr>
      </w:pPr>
    </w:p>
    <w:p w14:paraId="6138064B" w14:textId="75F63BE8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165EC7">
        <w:rPr>
          <w:rFonts w:ascii="Arial" w:hAnsi="Arial"/>
          <w:sz w:val="24"/>
          <w:lang w:val="en-US"/>
        </w:rPr>
        <w:t>5</w:t>
      </w:r>
      <w:r w:rsidR="004C1A4F">
        <w:rPr>
          <w:rFonts w:ascii="Arial" w:hAnsi="Arial"/>
          <w:sz w:val="24"/>
          <w:lang w:val="en-US"/>
        </w:rPr>
        <w:t>.</w:t>
      </w:r>
      <w:r w:rsidR="00910A5A">
        <w:rPr>
          <w:rFonts w:ascii="Arial" w:hAnsi="Arial"/>
          <w:sz w:val="24"/>
          <w:lang w:val="en-US"/>
        </w:rPr>
        <w:t>1</w:t>
      </w:r>
      <w:r w:rsidR="000D67A3">
        <w:rPr>
          <w:rFonts w:ascii="Arial" w:hAnsi="Arial"/>
          <w:sz w:val="24"/>
          <w:lang w:val="en-US"/>
        </w:rPr>
        <w:t>5</w:t>
      </w:r>
      <w:r w:rsidR="00BC1D67">
        <w:rPr>
          <w:rFonts w:ascii="Arial" w:hAnsi="Arial"/>
          <w:sz w:val="24"/>
          <w:lang w:val="en-US"/>
        </w:rPr>
        <w:t>.</w:t>
      </w:r>
      <w:r w:rsidR="000D67A3">
        <w:rPr>
          <w:rFonts w:ascii="Arial" w:hAnsi="Arial"/>
          <w:sz w:val="24"/>
          <w:lang w:val="en-US"/>
        </w:rPr>
        <w:t>5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7BB2D9A4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0D67A3">
        <w:rPr>
          <w:rFonts w:ascii="Arial" w:hAnsi="Arial"/>
          <w:sz w:val="24"/>
          <w:lang w:val="en-US"/>
        </w:rPr>
        <w:t>RRM re</w:t>
      </w:r>
      <w:r w:rsidR="00205B87" w:rsidRPr="00205B87">
        <w:rPr>
          <w:rFonts w:ascii="Arial" w:hAnsi="Arial"/>
          <w:sz w:val="24"/>
          <w:lang w:val="en-US"/>
        </w:rPr>
        <w:t xml:space="preserve">quirements for </w:t>
      </w:r>
      <w:r w:rsidR="006534BC">
        <w:rPr>
          <w:rFonts w:ascii="Arial" w:hAnsi="Arial"/>
          <w:sz w:val="24"/>
          <w:lang w:val="en-US"/>
        </w:rPr>
        <w:t xml:space="preserve">NR support </w:t>
      </w:r>
      <w:r w:rsidR="00270B15">
        <w:rPr>
          <w:rFonts w:ascii="Arial" w:hAnsi="Arial"/>
          <w:sz w:val="24"/>
          <w:lang w:val="en-US"/>
        </w:rPr>
        <w:t>for</w:t>
      </w:r>
      <w:r w:rsidR="006534BC">
        <w:rPr>
          <w:rFonts w:ascii="Arial" w:hAnsi="Arial"/>
          <w:sz w:val="24"/>
          <w:lang w:val="en-US"/>
        </w:rPr>
        <w:t xml:space="preserve"> less than 5MHz</w:t>
      </w:r>
      <w:r w:rsidR="00270B15">
        <w:rPr>
          <w:rFonts w:ascii="Arial" w:hAnsi="Arial"/>
          <w:sz w:val="24"/>
          <w:lang w:val="en-US"/>
        </w:rPr>
        <w:t xml:space="preserve"> spectrum</w:t>
      </w:r>
    </w:p>
    <w:p w14:paraId="22278769" w14:textId="2BE7461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C79E6CE" w14:textId="43255691" w:rsidR="007E4E09" w:rsidRDefault="00A22F4F" w:rsidP="00590681">
      <w:r>
        <w:rPr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85AD666" wp14:editId="68340755">
                <wp:simplePos x="0" y="0"/>
                <wp:positionH relativeFrom="column">
                  <wp:posOffset>114572</wp:posOffset>
                </wp:positionH>
                <wp:positionV relativeFrom="paragraph">
                  <wp:posOffset>725895</wp:posOffset>
                </wp:positionV>
                <wp:extent cx="5888990" cy="1404620"/>
                <wp:effectExtent l="0" t="0" r="1651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89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982795" w14:textId="77777777" w:rsidR="007E4E09" w:rsidRPr="001E4185" w:rsidRDefault="007E4E09" w:rsidP="007E4E09">
                            <w:pPr>
                              <w:spacing w:after="120"/>
                              <w:ind w:left="720" w:hanging="360"/>
                              <w:rPr>
                                <w:b/>
                                <w:bCs/>
                              </w:rPr>
                            </w:pPr>
                            <w:r w:rsidRPr="001E4185">
                              <w:rPr>
                                <w:b/>
                                <w:bCs/>
                              </w:rPr>
                              <w:t>Agreement</w:t>
                            </w:r>
                            <w:r>
                              <w:rPr>
                                <w:b/>
                                <w:bCs/>
                              </w:rPr>
                              <w:t>:</w:t>
                            </w:r>
                          </w:p>
                          <w:p w14:paraId="57334230" w14:textId="77777777" w:rsidR="007E4E09" w:rsidRPr="00B858A9" w:rsidRDefault="007E4E09" w:rsidP="007E4E09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B858A9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For the 3MHz channel bandwidth in band n100 (max channel utilization 15 PRBs as already agreed in RAN1/RAN4)</w:t>
                            </w:r>
                          </w:p>
                          <w:p w14:paraId="647F1B14" w14:textId="77777777" w:rsidR="007E4E09" w:rsidRPr="00B858A9" w:rsidRDefault="007E4E09" w:rsidP="007E4E09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B858A9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PBCH transmission bandwidth is 12 PRBs</w:t>
                            </w:r>
                          </w:p>
                          <w:p w14:paraId="7B3EC0D4" w14:textId="77777777" w:rsidR="007E4E09" w:rsidRPr="00B858A9" w:rsidRDefault="007E4E09" w:rsidP="007E4E09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B858A9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CORESET#0 transmission bandwidth is to be decided by RAN1</w:t>
                            </w:r>
                          </w:p>
                          <w:p w14:paraId="31787ACE" w14:textId="77777777" w:rsidR="007E4E09" w:rsidRPr="00B858A9" w:rsidRDefault="007E4E09" w:rsidP="007E4E09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B858A9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RAN1 is requested to consider whether the above also applies for other bands with 3MHz channel bandwidth, or whether the PBCH transmission bandwidth is 15 PRBs for such bands.</w:t>
                            </w:r>
                          </w:p>
                          <w:p w14:paraId="760BF8FD" w14:textId="77777777" w:rsidR="007E4E09" w:rsidRPr="00B858A9" w:rsidRDefault="007E4E09" w:rsidP="007E4E09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B858A9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For the 5MHz channel bandwidth:</w:t>
                            </w:r>
                          </w:p>
                          <w:p w14:paraId="445BFF0A" w14:textId="77777777" w:rsidR="007E4E09" w:rsidRPr="00B858A9" w:rsidRDefault="007E4E09" w:rsidP="007E4E09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B858A9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PBCH transmission bandwidth is 20 PRBs</w:t>
                            </w:r>
                          </w:p>
                          <w:p w14:paraId="185409A9" w14:textId="77777777" w:rsidR="007E4E09" w:rsidRPr="00B858A9" w:rsidRDefault="007E4E09" w:rsidP="007E4E09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B858A9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CORESET#0 transmission bandwidth is to be decided by RAN1</w:t>
                            </w:r>
                          </w:p>
                          <w:p w14:paraId="6B0368DD" w14:textId="77777777" w:rsidR="007E4E09" w:rsidRPr="00B858A9" w:rsidRDefault="007E4E09" w:rsidP="007E4E09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B858A9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Other details (including sync raster details) are to be progressed in the WGs.</w:t>
                            </w:r>
                          </w:p>
                          <w:p w14:paraId="7CDAE9A2" w14:textId="77777777" w:rsidR="007E4E09" w:rsidRPr="00B858A9" w:rsidRDefault="007E4E09" w:rsidP="007E4E09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B858A9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The less-than-5MHz WI in Rel-18 should consider single-carrier operation, excluding RedCap. In addition, UE speeds up to 500km/h should be targeted for Band n100 without impact to RAN1.</w:t>
                            </w:r>
                          </w:p>
                          <w:p w14:paraId="7541D5B9" w14:textId="77777777" w:rsidR="007E4E09" w:rsidRPr="0086777D" w:rsidRDefault="007E4E09" w:rsidP="007E4E09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spacing w:after="120"/>
                              <w:rPr>
                                <w:rFonts w:eastAsia="SimSun"/>
                                <w:sz w:val="20"/>
                                <w:szCs w:val="20"/>
                              </w:rPr>
                            </w:pPr>
                            <w:r w:rsidRPr="00B858A9">
                              <w:rPr>
                                <w:rFonts w:eastAsia="SimSun"/>
                                <w:sz w:val="20"/>
                                <w:szCs w:val="20"/>
                              </w:rPr>
                              <w:t>It is assumed that UE support of the &lt;5MHz feature is band-specific and optional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85AD6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pt;margin-top:57.15pt;width:463.7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">
                <v:textbox style="mso-fit-shape-to-text:t">
                  <w:txbxContent>
                    <w:p w14:paraId="3B982795" w14:textId="77777777" w:rsidR="007E4E09" w:rsidRPr="001E4185" w:rsidRDefault="007E4E09" w:rsidP="007E4E09">
                      <w:pPr>
                        <w:spacing w:after="120"/>
                        <w:ind w:left="720" w:hanging="360"/>
                        <w:rPr>
                          <w:b/>
                          <w:bCs/>
                        </w:rPr>
                      </w:pPr>
                      <w:r w:rsidRPr="001E4185">
                        <w:rPr>
                          <w:b/>
                          <w:bCs/>
                        </w:rPr>
                        <w:t>Agreement</w:t>
                      </w:r>
                      <w:r>
                        <w:rPr>
                          <w:b/>
                          <w:bCs/>
                        </w:rPr>
                        <w:t>:</w:t>
                      </w:r>
                    </w:p>
                    <w:p w14:paraId="57334230" w14:textId="77777777" w:rsidR="007E4E09" w:rsidRPr="00B858A9" w:rsidRDefault="007E4E09" w:rsidP="007E4E09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>For the 3MHz channel bandwidth in band n100 (max channel utilization 15 PRBs as already agreed in RAN1/RAN4)</w:t>
                      </w:r>
                    </w:p>
                    <w:p w14:paraId="647F1B14" w14:textId="77777777" w:rsidR="007E4E09" w:rsidRPr="00B858A9" w:rsidRDefault="007E4E09" w:rsidP="007E4E09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>PBCH transmission bandwidth is 12 PRBs</w:t>
                      </w:r>
                    </w:p>
                    <w:p w14:paraId="7B3EC0D4" w14:textId="77777777" w:rsidR="007E4E09" w:rsidRPr="00B858A9" w:rsidRDefault="007E4E09" w:rsidP="007E4E09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>CORESET#0 transmission bandwidth is to be decided by RAN1</w:t>
                      </w:r>
                    </w:p>
                    <w:p w14:paraId="31787ACE" w14:textId="77777777" w:rsidR="007E4E09" w:rsidRPr="00B858A9" w:rsidRDefault="007E4E09" w:rsidP="007E4E09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>RAN1 is requested to consider whether the above also applies for other bands with 3MHz channel bandwidth, or whether the PBCH transmission bandwidth is 15 PRBs for such bands.</w:t>
                      </w:r>
                    </w:p>
                    <w:p w14:paraId="760BF8FD" w14:textId="77777777" w:rsidR="007E4E09" w:rsidRPr="00B858A9" w:rsidRDefault="007E4E09" w:rsidP="007E4E09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>For the 5MHz channel bandwidth:</w:t>
                      </w:r>
                    </w:p>
                    <w:p w14:paraId="445BFF0A" w14:textId="77777777" w:rsidR="007E4E09" w:rsidRPr="00B858A9" w:rsidRDefault="007E4E09" w:rsidP="007E4E09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>PBCH transmission bandwidth is 20 PRBs</w:t>
                      </w:r>
                    </w:p>
                    <w:p w14:paraId="185409A9" w14:textId="77777777" w:rsidR="007E4E09" w:rsidRPr="00B858A9" w:rsidRDefault="007E4E09" w:rsidP="007E4E09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>CORESET#0 transmission bandwidth is to be decided by RAN1</w:t>
                      </w:r>
                    </w:p>
                    <w:p w14:paraId="6B0368DD" w14:textId="77777777" w:rsidR="007E4E09" w:rsidRPr="00B858A9" w:rsidRDefault="007E4E09" w:rsidP="007E4E09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>Other details (including sync raster details) are to be progressed in the WGs.</w:t>
                      </w:r>
                    </w:p>
                    <w:p w14:paraId="7CDAE9A2" w14:textId="77777777" w:rsidR="007E4E09" w:rsidRPr="00B858A9" w:rsidRDefault="007E4E09" w:rsidP="007E4E09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>The less-than-5MHz WI in Rel-18 should consider single-carrier operation, excluding RedCap. In addition, UE speeds up to 500km/h should be targeted for Band n100 without impact to RAN1.</w:t>
                      </w:r>
                    </w:p>
                    <w:p w14:paraId="7541D5B9" w14:textId="77777777" w:rsidR="007E4E09" w:rsidRPr="0086777D" w:rsidRDefault="007E4E09" w:rsidP="007E4E09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spacing w:after="120"/>
                        <w:rPr>
                          <w:rFonts w:eastAsia="SimSun"/>
                          <w:sz w:val="20"/>
                          <w:szCs w:val="20"/>
                        </w:rPr>
                      </w:pPr>
                      <w:r w:rsidRPr="00B858A9">
                        <w:rPr>
                          <w:rFonts w:eastAsia="SimSun"/>
                          <w:sz w:val="20"/>
                          <w:szCs w:val="20"/>
                        </w:rPr>
                        <w:t>It is assumed that UE support of the &lt;5MHz feature is band-specific and optional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20456">
        <w:t xml:space="preserve">RAN4 </w:t>
      </w:r>
      <w:r w:rsidR="00C06477">
        <w:t xml:space="preserve">started discussing </w:t>
      </w:r>
      <w:r w:rsidR="0073283A">
        <w:t xml:space="preserve">RRM requirements for NR support </w:t>
      </w:r>
      <w:r w:rsidR="00D055D5">
        <w:t>for dedicated spectrum less than 5MHz</w:t>
      </w:r>
      <w:r w:rsidR="00CE4AAE">
        <w:t xml:space="preserve"> [1]</w:t>
      </w:r>
      <w:r w:rsidR="00D055D5">
        <w:t xml:space="preserve"> in the last meeting</w:t>
      </w:r>
      <w:r w:rsidR="00DB5EE6">
        <w:t xml:space="preserve"> and </w:t>
      </w:r>
      <w:r w:rsidR="00F52961">
        <w:t>WF</w:t>
      </w:r>
      <w:r w:rsidR="00FB4F1B">
        <w:t xml:space="preserve"> [</w:t>
      </w:r>
      <w:r w:rsidR="00CE4AAE">
        <w:t>2</w:t>
      </w:r>
      <w:r w:rsidR="00FB4F1B">
        <w:t>]</w:t>
      </w:r>
      <w:r w:rsidR="00F52961">
        <w:t xml:space="preserve"> from RAN4#106 lists the agreements and open issues</w:t>
      </w:r>
      <w:r w:rsidR="006F6741" w:rsidRPr="00C50B9A">
        <w:t xml:space="preserve">. </w:t>
      </w:r>
      <w:r w:rsidR="007E4E09">
        <w:t xml:space="preserve">During </w:t>
      </w:r>
      <w:r w:rsidR="00C1364D">
        <w:t>RAN#99</w:t>
      </w:r>
      <w:r w:rsidR="007E4E09">
        <w:t>,</w:t>
      </w:r>
      <w:r w:rsidR="005E01FD">
        <w:t xml:space="preserve"> </w:t>
      </w:r>
      <w:r w:rsidR="00CE4AAE">
        <w:t>LSs from RAN1[3] and RAN4[4] were discussed</w:t>
      </w:r>
      <w:r w:rsidR="00BC6305">
        <w:t xml:space="preserve"> and LS responses</w:t>
      </w:r>
      <w:r w:rsidR="008F03A9">
        <w:t xml:space="preserve"> [5][6]</w:t>
      </w:r>
      <w:r w:rsidR="00BC6305">
        <w:t xml:space="preserve"> were provided.</w:t>
      </w:r>
      <w:r>
        <w:t xml:space="preserve"> A summary of the agreements is outlined below:</w:t>
      </w:r>
    </w:p>
    <w:p w14:paraId="1EC417C9" w14:textId="31F550BF" w:rsidR="004662A5" w:rsidRPr="00A22F4F" w:rsidRDefault="004662A5" w:rsidP="00590681">
      <w:r>
        <w:t>In this contribution paper, we present our views in the scope of the RRM requirements.</w:t>
      </w:r>
    </w:p>
    <w:p w14:paraId="630111A3" w14:textId="7420B94D" w:rsidR="009F0395" w:rsidRDefault="00C83212" w:rsidP="00DF7FD2">
      <w:pPr>
        <w:pStyle w:val="Heading1"/>
        <w:rPr>
          <w:lang w:eastAsia="zh-CN"/>
        </w:rPr>
      </w:pPr>
      <w:r>
        <w:rPr>
          <w:lang w:eastAsia="zh-CN"/>
        </w:rPr>
        <w:t>Scope of RRM requirements</w:t>
      </w:r>
    </w:p>
    <w:p w14:paraId="614A842D" w14:textId="31C7D49E" w:rsidR="008F7746" w:rsidRDefault="008F7746" w:rsidP="001E4185">
      <w:pPr>
        <w:rPr>
          <w:noProof/>
          <w:lang w:eastAsia="ja-JP"/>
        </w:rPr>
      </w:pPr>
      <w:r>
        <w:rPr>
          <w:noProof/>
          <w:lang w:eastAsia="ja-JP"/>
        </w:rPr>
        <w:t xml:space="preserve">As agreed in </w:t>
      </w:r>
      <w:r w:rsidR="00EB3E08">
        <w:rPr>
          <w:noProof/>
          <w:lang w:eastAsia="ja-JP"/>
        </w:rPr>
        <w:t xml:space="preserve">RAN#99, </w:t>
      </w:r>
      <w:r w:rsidR="0012690D">
        <w:rPr>
          <w:noProof/>
          <w:lang w:eastAsia="ja-JP"/>
        </w:rPr>
        <w:t>a 5MHz channel shall have</w:t>
      </w:r>
      <w:r w:rsidR="00397A6E">
        <w:rPr>
          <w:noProof/>
          <w:lang w:eastAsia="ja-JP"/>
        </w:rPr>
        <w:t xml:space="preserve"> the legacy P</w:t>
      </w:r>
      <w:r w:rsidR="003932DA">
        <w:rPr>
          <w:noProof/>
          <w:lang w:eastAsia="ja-JP"/>
        </w:rPr>
        <w:t>B</w:t>
      </w:r>
      <w:r w:rsidR="00397A6E">
        <w:rPr>
          <w:noProof/>
          <w:lang w:eastAsia="ja-JP"/>
        </w:rPr>
        <w:t xml:space="preserve">CH of 20PRBs, but a 3MHz channel </w:t>
      </w:r>
      <w:r w:rsidR="007273FB">
        <w:rPr>
          <w:noProof/>
          <w:lang w:eastAsia="ja-JP"/>
        </w:rPr>
        <w:t>shall have a PBCH transmission bandwidth of 12PRBs</w:t>
      </w:r>
      <w:r w:rsidR="00CF0961">
        <w:rPr>
          <w:noProof/>
          <w:lang w:eastAsia="ja-JP"/>
        </w:rPr>
        <w:t>.</w:t>
      </w:r>
      <w:r w:rsidR="00C911F5">
        <w:rPr>
          <w:noProof/>
          <w:lang w:eastAsia="ja-JP"/>
        </w:rPr>
        <w:t xml:space="preserve"> The reduced PBCH bandwidth for </w:t>
      </w:r>
      <w:r w:rsidR="00B766C2">
        <w:rPr>
          <w:noProof/>
          <w:lang w:eastAsia="ja-JP"/>
        </w:rPr>
        <w:t xml:space="preserve">3MHz channel bandwidth will have an impact on RRM requirements that depend on </w:t>
      </w:r>
      <w:r w:rsidR="00076580">
        <w:rPr>
          <w:noProof/>
          <w:lang w:eastAsia="ja-JP"/>
        </w:rPr>
        <w:t xml:space="preserve">PBCH DMRS detection, PBCH decoding etc. </w:t>
      </w:r>
    </w:p>
    <w:p w14:paraId="43D689F8" w14:textId="1040A2A2" w:rsidR="003932DA" w:rsidRDefault="00076580" w:rsidP="009523C7">
      <w:pPr>
        <w:rPr>
          <w:b/>
          <w:bCs/>
          <w:lang w:eastAsia="ja-JP"/>
        </w:rPr>
      </w:pPr>
      <w:r w:rsidRPr="00B441A6">
        <w:rPr>
          <w:b/>
          <w:bCs/>
          <w:lang w:eastAsia="ja-JP"/>
        </w:rPr>
        <w:t xml:space="preserve">Observation 1: </w:t>
      </w:r>
      <w:r>
        <w:rPr>
          <w:b/>
          <w:bCs/>
          <w:lang w:eastAsia="ja-JP"/>
        </w:rPr>
        <w:t>RAN</w:t>
      </w:r>
      <w:r w:rsidR="00653C3F">
        <w:rPr>
          <w:b/>
          <w:bCs/>
          <w:lang w:eastAsia="ja-JP"/>
        </w:rPr>
        <w:t xml:space="preserve">P agreed to use a </w:t>
      </w:r>
      <w:r w:rsidR="00653C3F" w:rsidRPr="00653C3F">
        <w:rPr>
          <w:b/>
          <w:bCs/>
          <w:lang w:eastAsia="ja-JP"/>
        </w:rPr>
        <w:t xml:space="preserve">PBCH transmission bandwidth is </w:t>
      </w:r>
      <w:r w:rsidR="00653C3F">
        <w:rPr>
          <w:b/>
          <w:bCs/>
          <w:lang w:eastAsia="ja-JP"/>
        </w:rPr>
        <w:t>20</w:t>
      </w:r>
      <w:r w:rsidR="00653C3F" w:rsidRPr="00653C3F">
        <w:rPr>
          <w:b/>
          <w:bCs/>
          <w:lang w:eastAsia="ja-JP"/>
        </w:rPr>
        <w:t xml:space="preserve"> PRBs</w:t>
      </w:r>
      <w:r w:rsidR="00653C3F">
        <w:rPr>
          <w:b/>
          <w:bCs/>
          <w:lang w:eastAsia="ja-JP"/>
        </w:rPr>
        <w:t xml:space="preserve"> for </w:t>
      </w:r>
      <w:r w:rsidR="00653C3F" w:rsidRPr="00653C3F">
        <w:rPr>
          <w:b/>
          <w:bCs/>
          <w:lang w:eastAsia="ja-JP"/>
        </w:rPr>
        <w:t>5MHz channel bandwidth</w:t>
      </w:r>
      <w:r w:rsidR="00653C3F">
        <w:rPr>
          <w:b/>
          <w:bCs/>
          <w:lang w:eastAsia="ja-JP"/>
        </w:rPr>
        <w:t xml:space="preserve"> and a </w:t>
      </w:r>
      <w:r w:rsidR="00653C3F" w:rsidRPr="00653C3F">
        <w:rPr>
          <w:b/>
          <w:bCs/>
          <w:lang w:eastAsia="ja-JP"/>
        </w:rPr>
        <w:t xml:space="preserve">PBCH transmission bandwidth is </w:t>
      </w:r>
      <w:r w:rsidR="00653C3F">
        <w:rPr>
          <w:b/>
          <w:bCs/>
          <w:lang w:eastAsia="ja-JP"/>
        </w:rPr>
        <w:t>12</w:t>
      </w:r>
      <w:r w:rsidR="00653C3F" w:rsidRPr="00653C3F">
        <w:rPr>
          <w:b/>
          <w:bCs/>
          <w:lang w:eastAsia="ja-JP"/>
        </w:rPr>
        <w:t xml:space="preserve"> PRBs</w:t>
      </w:r>
      <w:r w:rsidR="00653C3F">
        <w:rPr>
          <w:b/>
          <w:bCs/>
          <w:lang w:eastAsia="ja-JP"/>
        </w:rPr>
        <w:t xml:space="preserve"> for 3</w:t>
      </w:r>
      <w:r w:rsidR="00653C3F" w:rsidRPr="00653C3F">
        <w:rPr>
          <w:b/>
          <w:bCs/>
          <w:lang w:eastAsia="ja-JP"/>
        </w:rPr>
        <w:t>MHz channel bandwidth</w:t>
      </w:r>
      <w:r w:rsidR="009044D9">
        <w:rPr>
          <w:b/>
          <w:bCs/>
          <w:lang w:eastAsia="ja-JP"/>
        </w:rPr>
        <w:t>.</w:t>
      </w:r>
    </w:p>
    <w:p w14:paraId="1E8A5836" w14:textId="105282C0" w:rsidR="009523C7" w:rsidRDefault="009523C7" w:rsidP="009523C7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Proposal 1: </w:t>
      </w:r>
      <w:r w:rsidR="00244D6C">
        <w:rPr>
          <w:b/>
          <w:bCs/>
          <w:lang w:eastAsia="ja-JP"/>
        </w:rPr>
        <w:t xml:space="preserve">RAN4 to study impact of reduced PBCH BW of 12PRBs </w:t>
      </w:r>
      <w:r w:rsidR="009044D9">
        <w:rPr>
          <w:b/>
          <w:bCs/>
          <w:lang w:eastAsia="ja-JP"/>
        </w:rPr>
        <w:t>for 3MHz channel bandwidth</w:t>
      </w:r>
      <w:r w:rsidR="00273D72">
        <w:rPr>
          <w:b/>
          <w:bCs/>
          <w:lang w:eastAsia="ja-JP"/>
        </w:rPr>
        <w:t xml:space="preserve"> on </w:t>
      </w:r>
      <w:r w:rsidR="005464FC">
        <w:rPr>
          <w:b/>
          <w:bCs/>
          <w:lang w:eastAsia="ja-JP"/>
        </w:rPr>
        <w:t>at least</w:t>
      </w:r>
      <w:r w:rsidR="00273D72">
        <w:rPr>
          <w:b/>
          <w:bCs/>
          <w:lang w:eastAsia="ja-JP"/>
        </w:rPr>
        <w:t xml:space="preserve"> the following RRM requirements:</w:t>
      </w:r>
    </w:p>
    <w:p w14:paraId="7321BB0D" w14:textId="1D8FE7E9" w:rsidR="00273D72" w:rsidRPr="00677E36" w:rsidRDefault="005464FC" w:rsidP="00273D72">
      <w:pPr>
        <w:pStyle w:val="ListParagraph"/>
        <w:numPr>
          <w:ilvl w:val="0"/>
          <w:numId w:val="46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677E36">
        <w:rPr>
          <w:rFonts w:eastAsia="MS Mincho"/>
          <w:b/>
          <w:bCs/>
          <w:sz w:val="20"/>
          <w:szCs w:val="20"/>
          <w:lang w:val="en-GB" w:eastAsia="ja-JP"/>
        </w:rPr>
        <w:t>Handover</w:t>
      </w:r>
    </w:p>
    <w:p w14:paraId="0CCEE001" w14:textId="612987DD" w:rsidR="00677E36" w:rsidRPr="00677E36" w:rsidRDefault="00677E36" w:rsidP="002C6296">
      <w:pPr>
        <w:pStyle w:val="ListParagraph"/>
        <w:numPr>
          <w:ilvl w:val="0"/>
          <w:numId w:val="46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677E36">
        <w:rPr>
          <w:rFonts w:eastAsia="MS Mincho"/>
          <w:b/>
          <w:bCs/>
          <w:sz w:val="20"/>
          <w:szCs w:val="20"/>
          <w:lang w:val="en-GB" w:eastAsia="ja-JP"/>
        </w:rPr>
        <w:t>RRC Re-establishment</w:t>
      </w:r>
    </w:p>
    <w:p w14:paraId="114E11D0" w14:textId="34C7EDF0" w:rsidR="00677E36" w:rsidRDefault="00592FFB" w:rsidP="002C6296">
      <w:pPr>
        <w:pStyle w:val="ListParagraph"/>
        <w:numPr>
          <w:ilvl w:val="0"/>
          <w:numId w:val="46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592FFB">
        <w:rPr>
          <w:rFonts w:eastAsia="MS Mincho"/>
          <w:b/>
          <w:bCs/>
          <w:sz w:val="20"/>
          <w:szCs w:val="20"/>
          <w:lang w:val="en-GB" w:eastAsia="ja-JP"/>
        </w:rPr>
        <w:t>RRC Connection Release with Redirection</w:t>
      </w:r>
    </w:p>
    <w:p w14:paraId="555BE3D3" w14:textId="4F63CD99" w:rsidR="00367186" w:rsidRDefault="00367186" w:rsidP="002C6296">
      <w:pPr>
        <w:pStyle w:val="ListParagraph"/>
        <w:numPr>
          <w:ilvl w:val="0"/>
          <w:numId w:val="46"/>
        </w:numPr>
        <w:rPr>
          <w:rFonts w:eastAsia="MS Mincho"/>
          <w:b/>
          <w:bCs/>
          <w:sz w:val="20"/>
          <w:szCs w:val="20"/>
          <w:lang w:val="en-GB" w:eastAsia="ja-JP"/>
        </w:rPr>
      </w:pPr>
      <w:r>
        <w:rPr>
          <w:rFonts w:eastAsia="MS Mincho"/>
          <w:b/>
          <w:bCs/>
          <w:sz w:val="20"/>
          <w:szCs w:val="20"/>
          <w:lang w:val="en-GB" w:eastAsia="ja-JP"/>
        </w:rPr>
        <w:t>RLM</w:t>
      </w:r>
      <w:r w:rsidR="001813A0">
        <w:rPr>
          <w:rFonts w:eastAsia="MS Mincho"/>
          <w:b/>
          <w:bCs/>
          <w:sz w:val="20"/>
          <w:szCs w:val="20"/>
          <w:lang w:val="en-GB" w:eastAsia="ja-JP"/>
        </w:rPr>
        <w:t>/BFD/</w:t>
      </w:r>
      <w:r w:rsidR="00E946C8">
        <w:rPr>
          <w:rFonts w:eastAsia="MS Mincho"/>
          <w:b/>
          <w:bCs/>
          <w:sz w:val="20"/>
          <w:szCs w:val="20"/>
          <w:lang w:val="en-GB" w:eastAsia="ja-JP"/>
        </w:rPr>
        <w:t>CBD</w:t>
      </w:r>
    </w:p>
    <w:p w14:paraId="4065F3FF" w14:textId="142AFC21" w:rsidR="00367186" w:rsidRPr="00677E36" w:rsidRDefault="00141A32" w:rsidP="002C6296">
      <w:pPr>
        <w:pStyle w:val="ListParagraph"/>
        <w:numPr>
          <w:ilvl w:val="0"/>
          <w:numId w:val="46"/>
        </w:numPr>
        <w:rPr>
          <w:rFonts w:eastAsia="MS Mincho"/>
          <w:b/>
          <w:bCs/>
          <w:sz w:val="20"/>
          <w:szCs w:val="20"/>
          <w:lang w:val="en-GB" w:eastAsia="ja-JP"/>
        </w:rPr>
      </w:pPr>
      <w:r>
        <w:rPr>
          <w:rFonts w:eastAsia="MS Mincho"/>
          <w:b/>
          <w:bCs/>
          <w:sz w:val="20"/>
          <w:szCs w:val="20"/>
          <w:lang w:val="en-GB" w:eastAsia="ja-JP"/>
        </w:rPr>
        <w:t xml:space="preserve">Intra frequency/Inter-frequency </w:t>
      </w:r>
      <w:r w:rsidR="003239F1">
        <w:rPr>
          <w:rFonts w:eastAsia="MS Mincho"/>
          <w:b/>
          <w:bCs/>
          <w:sz w:val="20"/>
          <w:szCs w:val="20"/>
          <w:lang w:val="en-GB" w:eastAsia="ja-JP"/>
        </w:rPr>
        <w:t>measurements</w:t>
      </w:r>
    </w:p>
    <w:p w14:paraId="7A98C740" w14:textId="490721DC" w:rsidR="002A6BB3" w:rsidRDefault="00AC1830" w:rsidP="00DF7FD2">
      <w:pPr>
        <w:pStyle w:val="Heading1"/>
        <w:rPr>
          <w:lang w:eastAsia="zh-CN"/>
        </w:rPr>
      </w:pPr>
      <w:r>
        <w:rPr>
          <w:lang w:eastAsia="zh-CN"/>
        </w:rPr>
        <w:lastRenderedPageBreak/>
        <w:t>Conclusion</w:t>
      </w:r>
    </w:p>
    <w:p w14:paraId="177192C8" w14:textId="77777777" w:rsidR="00442E6A" w:rsidRDefault="00442E6A" w:rsidP="00442E6A">
      <w:pPr>
        <w:rPr>
          <w:b/>
          <w:bCs/>
          <w:lang w:eastAsia="ja-JP"/>
        </w:rPr>
      </w:pPr>
      <w:r w:rsidRPr="00B441A6">
        <w:rPr>
          <w:b/>
          <w:bCs/>
          <w:lang w:eastAsia="ja-JP"/>
        </w:rPr>
        <w:t xml:space="preserve">Observation 1: </w:t>
      </w:r>
      <w:r>
        <w:rPr>
          <w:b/>
          <w:bCs/>
          <w:lang w:eastAsia="ja-JP"/>
        </w:rPr>
        <w:t xml:space="preserve">RANP agreed to use a </w:t>
      </w:r>
      <w:r w:rsidRPr="00653C3F">
        <w:rPr>
          <w:b/>
          <w:bCs/>
          <w:lang w:eastAsia="ja-JP"/>
        </w:rPr>
        <w:t xml:space="preserve">PBCH transmission bandwidth is </w:t>
      </w:r>
      <w:r>
        <w:rPr>
          <w:b/>
          <w:bCs/>
          <w:lang w:eastAsia="ja-JP"/>
        </w:rPr>
        <w:t>20</w:t>
      </w:r>
      <w:r w:rsidRPr="00653C3F">
        <w:rPr>
          <w:b/>
          <w:bCs/>
          <w:lang w:eastAsia="ja-JP"/>
        </w:rPr>
        <w:t xml:space="preserve"> PRBs</w:t>
      </w:r>
      <w:r>
        <w:rPr>
          <w:b/>
          <w:bCs/>
          <w:lang w:eastAsia="ja-JP"/>
        </w:rPr>
        <w:t xml:space="preserve"> for </w:t>
      </w:r>
      <w:r w:rsidRPr="00653C3F">
        <w:rPr>
          <w:b/>
          <w:bCs/>
          <w:lang w:eastAsia="ja-JP"/>
        </w:rPr>
        <w:t>5MHz channel bandwidth</w:t>
      </w:r>
      <w:r>
        <w:rPr>
          <w:b/>
          <w:bCs/>
          <w:lang w:eastAsia="ja-JP"/>
        </w:rPr>
        <w:t xml:space="preserve"> and a </w:t>
      </w:r>
      <w:r w:rsidRPr="00653C3F">
        <w:rPr>
          <w:b/>
          <w:bCs/>
          <w:lang w:eastAsia="ja-JP"/>
        </w:rPr>
        <w:t xml:space="preserve">PBCH transmission bandwidth is </w:t>
      </w:r>
      <w:r>
        <w:rPr>
          <w:b/>
          <w:bCs/>
          <w:lang w:eastAsia="ja-JP"/>
        </w:rPr>
        <w:t>12</w:t>
      </w:r>
      <w:r w:rsidRPr="00653C3F">
        <w:rPr>
          <w:b/>
          <w:bCs/>
          <w:lang w:eastAsia="ja-JP"/>
        </w:rPr>
        <w:t xml:space="preserve"> PRBs</w:t>
      </w:r>
      <w:r>
        <w:rPr>
          <w:b/>
          <w:bCs/>
          <w:lang w:eastAsia="ja-JP"/>
        </w:rPr>
        <w:t xml:space="preserve"> for 3</w:t>
      </w:r>
      <w:r w:rsidRPr="00653C3F">
        <w:rPr>
          <w:b/>
          <w:bCs/>
          <w:lang w:eastAsia="ja-JP"/>
        </w:rPr>
        <w:t>MHz channel bandwidth</w:t>
      </w:r>
      <w:r>
        <w:rPr>
          <w:b/>
          <w:bCs/>
          <w:lang w:eastAsia="ja-JP"/>
        </w:rPr>
        <w:t>.</w:t>
      </w:r>
    </w:p>
    <w:p w14:paraId="7B18BC59" w14:textId="77777777" w:rsidR="00442E6A" w:rsidRDefault="00442E6A" w:rsidP="00442E6A">
      <w:pPr>
        <w:rPr>
          <w:b/>
          <w:bCs/>
          <w:lang w:eastAsia="ja-JP"/>
        </w:rPr>
      </w:pPr>
      <w:r>
        <w:rPr>
          <w:b/>
          <w:bCs/>
          <w:lang w:eastAsia="ja-JP"/>
        </w:rPr>
        <w:t>Proposal 1: RAN4 to study impact of reduced PBCH BW of 12PRBs for 3MHz channel bandwidth on at least the following RRM requirements:</w:t>
      </w:r>
    </w:p>
    <w:p w14:paraId="7EFE9D49" w14:textId="77777777" w:rsidR="00442E6A" w:rsidRPr="00677E36" w:rsidRDefault="00442E6A" w:rsidP="00442E6A">
      <w:pPr>
        <w:pStyle w:val="ListParagraph"/>
        <w:numPr>
          <w:ilvl w:val="0"/>
          <w:numId w:val="46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677E36">
        <w:rPr>
          <w:rFonts w:eastAsia="MS Mincho"/>
          <w:b/>
          <w:bCs/>
          <w:sz w:val="20"/>
          <w:szCs w:val="20"/>
          <w:lang w:val="en-GB" w:eastAsia="ja-JP"/>
        </w:rPr>
        <w:t>Handover</w:t>
      </w:r>
    </w:p>
    <w:p w14:paraId="08E4FC93" w14:textId="77777777" w:rsidR="00442E6A" w:rsidRPr="00677E36" w:rsidRDefault="00442E6A" w:rsidP="00442E6A">
      <w:pPr>
        <w:pStyle w:val="ListParagraph"/>
        <w:numPr>
          <w:ilvl w:val="0"/>
          <w:numId w:val="46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677E36">
        <w:rPr>
          <w:rFonts w:eastAsia="MS Mincho"/>
          <w:b/>
          <w:bCs/>
          <w:sz w:val="20"/>
          <w:szCs w:val="20"/>
          <w:lang w:val="en-GB" w:eastAsia="ja-JP"/>
        </w:rPr>
        <w:t>RRC Re-establishment</w:t>
      </w:r>
    </w:p>
    <w:p w14:paraId="53BA3B0A" w14:textId="77777777" w:rsidR="00442E6A" w:rsidRDefault="00442E6A" w:rsidP="00442E6A">
      <w:pPr>
        <w:pStyle w:val="ListParagraph"/>
        <w:numPr>
          <w:ilvl w:val="0"/>
          <w:numId w:val="46"/>
        </w:numPr>
        <w:rPr>
          <w:rFonts w:eastAsia="MS Mincho"/>
          <w:b/>
          <w:bCs/>
          <w:sz w:val="20"/>
          <w:szCs w:val="20"/>
          <w:lang w:val="en-GB" w:eastAsia="ja-JP"/>
        </w:rPr>
      </w:pPr>
      <w:r w:rsidRPr="00592FFB">
        <w:rPr>
          <w:rFonts w:eastAsia="MS Mincho"/>
          <w:b/>
          <w:bCs/>
          <w:sz w:val="20"/>
          <w:szCs w:val="20"/>
          <w:lang w:val="en-GB" w:eastAsia="ja-JP"/>
        </w:rPr>
        <w:t>RRC Connection Release with Redirection</w:t>
      </w:r>
    </w:p>
    <w:p w14:paraId="50D3F5CF" w14:textId="77777777" w:rsidR="00442E6A" w:rsidRDefault="00442E6A" w:rsidP="00442E6A">
      <w:pPr>
        <w:pStyle w:val="ListParagraph"/>
        <w:numPr>
          <w:ilvl w:val="0"/>
          <w:numId w:val="46"/>
        </w:numPr>
        <w:rPr>
          <w:rFonts w:eastAsia="MS Mincho"/>
          <w:b/>
          <w:bCs/>
          <w:sz w:val="20"/>
          <w:szCs w:val="20"/>
          <w:lang w:val="en-GB" w:eastAsia="ja-JP"/>
        </w:rPr>
      </w:pPr>
      <w:r>
        <w:rPr>
          <w:rFonts w:eastAsia="MS Mincho"/>
          <w:b/>
          <w:bCs/>
          <w:sz w:val="20"/>
          <w:szCs w:val="20"/>
          <w:lang w:val="en-GB" w:eastAsia="ja-JP"/>
        </w:rPr>
        <w:t>RLM/BFD/CBD</w:t>
      </w:r>
    </w:p>
    <w:p w14:paraId="16637DB8" w14:textId="263A7BE9" w:rsidR="007921E7" w:rsidRPr="00442E6A" w:rsidRDefault="00442E6A" w:rsidP="007921E7">
      <w:pPr>
        <w:pStyle w:val="ListParagraph"/>
        <w:numPr>
          <w:ilvl w:val="0"/>
          <w:numId w:val="46"/>
        </w:numPr>
        <w:rPr>
          <w:rFonts w:eastAsia="MS Mincho"/>
          <w:b/>
          <w:bCs/>
          <w:sz w:val="20"/>
          <w:szCs w:val="20"/>
          <w:lang w:val="en-GB" w:eastAsia="ja-JP"/>
        </w:rPr>
      </w:pPr>
      <w:r>
        <w:rPr>
          <w:rFonts w:eastAsia="MS Mincho"/>
          <w:b/>
          <w:bCs/>
          <w:sz w:val="20"/>
          <w:szCs w:val="20"/>
          <w:lang w:val="en-GB" w:eastAsia="ja-JP"/>
        </w:rPr>
        <w:t>Intra frequency/Inter-frequency measurements</w:t>
      </w:r>
    </w:p>
    <w:p w14:paraId="13FCE315" w14:textId="77777777" w:rsidR="00DA25EC" w:rsidRDefault="00DA25EC" w:rsidP="00DA25EC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5766144" w14:textId="27CBD712" w:rsidR="00A0223B" w:rsidRDefault="005761AE" w:rsidP="000F7D44">
      <w:pPr>
        <w:rPr>
          <w:lang w:val="en-US"/>
        </w:rPr>
      </w:pPr>
      <w:r>
        <w:rPr>
          <w:lang w:val="en-US"/>
        </w:rPr>
        <w:t>[</w:t>
      </w:r>
      <w:r w:rsidR="00FB4F1B">
        <w:rPr>
          <w:lang w:val="en-US"/>
        </w:rPr>
        <w:t>1</w:t>
      </w:r>
      <w:r>
        <w:rPr>
          <w:lang w:val="en-US"/>
        </w:rPr>
        <w:t>]</w:t>
      </w:r>
      <w:r w:rsidR="00A0223B" w:rsidRPr="00A0223B">
        <w:t xml:space="preserve"> </w:t>
      </w:r>
      <w:r w:rsidR="00A0223B" w:rsidRPr="00A0223B">
        <w:rPr>
          <w:lang w:val="en-US"/>
        </w:rPr>
        <w:t>RP-230186</w:t>
      </w:r>
      <w:r w:rsidR="00A0223B">
        <w:rPr>
          <w:lang w:val="en-US"/>
        </w:rPr>
        <w:t>, “</w:t>
      </w:r>
      <w:r w:rsidR="00457182" w:rsidRPr="00457182">
        <w:rPr>
          <w:lang w:val="en-US"/>
        </w:rPr>
        <w:t>Revised WID: NR support for dedicated spectrum less than 5MHz for FR1</w:t>
      </w:r>
      <w:r w:rsidR="00A0223B">
        <w:rPr>
          <w:lang w:val="en-US"/>
        </w:rPr>
        <w:t xml:space="preserve">”, </w:t>
      </w:r>
      <w:r w:rsidR="00C51443" w:rsidRPr="00C51443">
        <w:rPr>
          <w:lang w:val="en-US"/>
        </w:rPr>
        <w:t>Nokia, Anterix, T-Mobile USA</w:t>
      </w:r>
      <w:r w:rsidR="00A0223B">
        <w:rPr>
          <w:lang w:val="en-US"/>
        </w:rPr>
        <w:t>, RAN#</w:t>
      </w:r>
      <w:r w:rsidR="000D23FC">
        <w:rPr>
          <w:lang w:val="en-US"/>
        </w:rPr>
        <w:t>99</w:t>
      </w:r>
    </w:p>
    <w:p w14:paraId="14AA39F2" w14:textId="7834239F" w:rsidR="000F7D44" w:rsidRDefault="000D23FC" w:rsidP="000F7D44">
      <w:pPr>
        <w:rPr>
          <w:lang w:val="en-US"/>
        </w:rPr>
      </w:pPr>
      <w:r>
        <w:rPr>
          <w:lang w:val="en-US"/>
        </w:rPr>
        <w:t xml:space="preserve">[2] </w:t>
      </w:r>
      <w:r w:rsidR="000F7D44" w:rsidRPr="00BC60AF">
        <w:rPr>
          <w:lang w:val="en-US"/>
        </w:rPr>
        <w:t>R</w:t>
      </w:r>
      <w:r w:rsidR="0079150C">
        <w:rPr>
          <w:lang w:val="en-US"/>
        </w:rPr>
        <w:t>4</w:t>
      </w:r>
      <w:r w:rsidR="000F7D44" w:rsidRPr="00BC60AF">
        <w:rPr>
          <w:lang w:val="en-US"/>
        </w:rPr>
        <w:t>-</w:t>
      </w:r>
      <w:r w:rsidR="00C43011" w:rsidRPr="00C43011">
        <w:rPr>
          <w:lang w:val="en-US"/>
        </w:rPr>
        <w:t>2303191</w:t>
      </w:r>
      <w:r w:rsidR="000F7D44">
        <w:rPr>
          <w:lang w:val="en-US"/>
        </w:rPr>
        <w:t>, “</w:t>
      </w:r>
      <w:r w:rsidR="007743BA" w:rsidRPr="007743BA">
        <w:rPr>
          <w:lang w:val="en-US"/>
        </w:rPr>
        <w:t>WF on NR_FR1_lessthan_5MHz_BW</w:t>
      </w:r>
      <w:r w:rsidR="000F7D44">
        <w:rPr>
          <w:lang w:val="en-US"/>
        </w:rPr>
        <w:t xml:space="preserve">”, </w:t>
      </w:r>
      <w:r w:rsidR="002F771B">
        <w:rPr>
          <w:lang w:val="en-US"/>
        </w:rPr>
        <w:t>Nokia</w:t>
      </w:r>
      <w:r w:rsidR="000F7D44">
        <w:rPr>
          <w:lang w:val="en-US"/>
        </w:rPr>
        <w:t>, RAN</w:t>
      </w:r>
      <w:r w:rsidR="00F20D98">
        <w:rPr>
          <w:lang w:val="en-US"/>
        </w:rPr>
        <w:t>4</w:t>
      </w:r>
      <w:r w:rsidR="000F7D44">
        <w:rPr>
          <w:lang w:val="en-US"/>
        </w:rPr>
        <w:t>#</w:t>
      </w:r>
      <w:r w:rsidR="00F20D98">
        <w:rPr>
          <w:lang w:val="en-US"/>
        </w:rPr>
        <w:t>106</w:t>
      </w:r>
    </w:p>
    <w:p w14:paraId="43D6BFA4" w14:textId="737DCA59" w:rsidR="00970A61" w:rsidRDefault="00970A61" w:rsidP="00970A61">
      <w:pPr>
        <w:rPr>
          <w:lang w:val="en-US"/>
        </w:rPr>
      </w:pPr>
      <w:r>
        <w:rPr>
          <w:lang w:val="en-US"/>
        </w:rPr>
        <w:t xml:space="preserve">[3] </w:t>
      </w:r>
      <w:r w:rsidR="00D70AEC" w:rsidRPr="00D70AEC">
        <w:rPr>
          <w:lang w:val="en-US"/>
        </w:rPr>
        <w:t>R1-2302186</w:t>
      </w:r>
      <w:r>
        <w:rPr>
          <w:lang w:val="en-US"/>
        </w:rPr>
        <w:t>, “</w:t>
      </w:r>
      <w:r w:rsidRPr="00ED6681">
        <w:rPr>
          <w:lang w:val="en-US"/>
        </w:rPr>
        <w:t>LS on transmission bandwidths for NR on dedicated spectrum less than 5 MHz</w:t>
      </w:r>
      <w:r>
        <w:rPr>
          <w:lang w:val="en-US"/>
        </w:rPr>
        <w:t>”, RAN</w:t>
      </w:r>
      <w:r w:rsidR="00D70AEC">
        <w:rPr>
          <w:lang w:val="en-US"/>
        </w:rPr>
        <w:t>1</w:t>
      </w:r>
      <w:r>
        <w:rPr>
          <w:lang w:val="en-US"/>
        </w:rPr>
        <w:t>, RAN</w:t>
      </w:r>
      <w:r w:rsidR="006C1E34">
        <w:rPr>
          <w:lang w:val="en-US"/>
        </w:rPr>
        <w:t>1</w:t>
      </w:r>
      <w:r>
        <w:rPr>
          <w:lang w:val="en-US"/>
        </w:rPr>
        <w:t>#</w:t>
      </w:r>
      <w:r w:rsidR="006C1E34">
        <w:rPr>
          <w:lang w:val="en-US"/>
        </w:rPr>
        <w:t>112</w:t>
      </w:r>
    </w:p>
    <w:p w14:paraId="2082C541" w14:textId="205B641D" w:rsidR="00970A61" w:rsidRDefault="00970A61" w:rsidP="00970A61">
      <w:pPr>
        <w:rPr>
          <w:lang w:val="en-US"/>
        </w:rPr>
      </w:pPr>
      <w:r>
        <w:rPr>
          <w:lang w:val="en-US"/>
        </w:rPr>
        <w:t xml:space="preserve">[4] </w:t>
      </w:r>
      <w:r w:rsidR="00827025" w:rsidRPr="00827025">
        <w:rPr>
          <w:lang w:val="en-US"/>
        </w:rPr>
        <w:t>R4-2303713</w:t>
      </w:r>
      <w:r>
        <w:rPr>
          <w:lang w:val="en-US"/>
        </w:rPr>
        <w:t>, “</w:t>
      </w:r>
      <w:r w:rsidR="00E2537F" w:rsidRPr="00E2537F">
        <w:rPr>
          <w:lang w:val="en-US"/>
        </w:rPr>
        <w:t>LS for spectrum less than 5 MHz</w:t>
      </w:r>
      <w:r>
        <w:rPr>
          <w:lang w:val="en-US"/>
        </w:rPr>
        <w:t>”, RAN</w:t>
      </w:r>
      <w:r w:rsidR="00D26765">
        <w:rPr>
          <w:lang w:val="en-US"/>
        </w:rPr>
        <w:t>4</w:t>
      </w:r>
      <w:r>
        <w:rPr>
          <w:lang w:val="en-US"/>
        </w:rPr>
        <w:t>, RAN</w:t>
      </w:r>
      <w:r w:rsidR="00D26765">
        <w:rPr>
          <w:lang w:val="en-US"/>
        </w:rPr>
        <w:t>4</w:t>
      </w:r>
      <w:r>
        <w:rPr>
          <w:lang w:val="en-US"/>
        </w:rPr>
        <w:t>#</w:t>
      </w:r>
      <w:r w:rsidR="00D26765">
        <w:rPr>
          <w:lang w:val="en-US"/>
        </w:rPr>
        <w:t>106</w:t>
      </w:r>
    </w:p>
    <w:p w14:paraId="05156EE8" w14:textId="3C3E2913" w:rsidR="008568BF" w:rsidRDefault="008568BF" w:rsidP="008568BF">
      <w:pPr>
        <w:rPr>
          <w:lang w:val="en-US"/>
        </w:rPr>
      </w:pPr>
      <w:r>
        <w:rPr>
          <w:lang w:val="en-US"/>
        </w:rPr>
        <w:t>[</w:t>
      </w:r>
      <w:r w:rsidR="00970A61">
        <w:rPr>
          <w:lang w:val="en-US"/>
        </w:rPr>
        <w:t>5</w:t>
      </w:r>
      <w:r>
        <w:rPr>
          <w:lang w:val="en-US"/>
        </w:rPr>
        <w:t xml:space="preserve">] </w:t>
      </w:r>
      <w:r w:rsidRPr="00BC60AF">
        <w:rPr>
          <w:lang w:val="en-US"/>
        </w:rPr>
        <w:t>R</w:t>
      </w:r>
      <w:r w:rsidR="00417FA5">
        <w:rPr>
          <w:lang w:val="en-US"/>
        </w:rPr>
        <w:t>P</w:t>
      </w:r>
      <w:r w:rsidRPr="00BC60AF">
        <w:rPr>
          <w:lang w:val="en-US"/>
        </w:rPr>
        <w:t>-</w:t>
      </w:r>
      <w:r w:rsidR="00417FA5" w:rsidRPr="00417FA5">
        <w:rPr>
          <w:lang w:val="en-US"/>
        </w:rPr>
        <w:t>230780</w:t>
      </w:r>
      <w:r>
        <w:rPr>
          <w:lang w:val="en-US"/>
        </w:rPr>
        <w:t>, “</w:t>
      </w:r>
      <w:r w:rsidR="00ED6681" w:rsidRPr="00ED6681">
        <w:rPr>
          <w:lang w:val="en-US"/>
        </w:rPr>
        <w:t>Response to LS from RAN1 on transmission bandwidths for NR on dedicated spectrum less than 5 MHz</w:t>
      </w:r>
      <w:r>
        <w:rPr>
          <w:lang w:val="en-US"/>
        </w:rPr>
        <w:t xml:space="preserve">”, </w:t>
      </w:r>
      <w:r w:rsidR="00A60676">
        <w:rPr>
          <w:lang w:val="en-US"/>
        </w:rPr>
        <w:t>RAN</w:t>
      </w:r>
      <w:r>
        <w:rPr>
          <w:lang w:val="en-US"/>
        </w:rPr>
        <w:t>, RAN#</w:t>
      </w:r>
      <w:r w:rsidR="00F9218C">
        <w:rPr>
          <w:lang w:val="en-US"/>
        </w:rPr>
        <w:t>99</w:t>
      </w:r>
    </w:p>
    <w:p w14:paraId="19CBDDBC" w14:textId="0A737BAF" w:rsidR="00417FA5" w:rsidRDefault="00417FA5" w:rsidP="00417FA5">
      <w:pPr>
        <w:rPr>
          <w:lang w:val="en-US"/>
        </w:rPr>
      </w:pPr>
      <w:r>
        <w:rPr>
          <w:lang w:val="en-US"/>
        </w:rPr>
        <w:t>[</w:t>
      </w:r>
      <w:r w:rsidR="00970A61">
        <w:rPr>
          <w:lang w:val="en-US"/>
        </w:rPr>
        <w:t>6</w:t>
      </w:r>
      <w:r>
        <w:rPr>
          <w:lang w:val="en-US"/>
        </w:rPr>
        <w:t xml:space="preserve">] </w:t>
      </w:r>
      <w:r w:rsidRPr="00BC60AF">
        <w:rPr>
          <w:lang w:val="en-US"/>
        </w:rPr>
        <w:t>R</w:t>
      </w:r>
      <w:r>
        <w:rPr>
          <w:lang w:val="en-US"/>
        </w:rPr>
        <w:t>P</w:t>
      </w:r>
      <w:r w:rsidRPr="00BC60AF">
        <w:rPr>
          <w:lang w:val="en-US"/>
        </w:rPr>
        <w:t>-</w:t>
      </w:r>
      <w:r w:rsidRPr="00417FA5">
        <w:rPr>
          <w:lang w:val="en-US"/>
        </w:rPr>
        <w:t>230780</w:t>
      </w:r>
      <w:r>
        <w:rPr>
          <w:lang w:val="en-US"/>
        </w:rPr>
        <w:t>, “</w:t>
      </w:r>
      <w:r w:rsidR="00A74906" w:rsidRPr="00A74906">
        <w:rPr>
          <w:lang w:val="en-US"/>
        </w:rPr>
        <w:t>Response to LS from RAN4 on spectrum less than 5 MHz</w:t>
      </w:r>
      <w:r>
        <w:rPr>
          <w:lang w:val="en-US"/>
        </w:rPr>
        <w:t>”, RAN, RAN#99</w:t>
      </w:r>
    </w:p>
    <w:p w14:paraId="34BF7699" w14:textId="617DAC17" w:rsidR="005761AE" w:rsidRDefault="005761AE" w:rsidP="00DA25EC">
      <w:pPr>
        <w:rPr>
          <w:lang w:val="en-US"/>
        </w:rPr>
      </w:pPr>
    </w:p>
    <w:sectPr w:rsidR="005761AE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E1F75" w14:textId="77777777" w:rsidR="00990991" w:rsidRDefault="00990991">
      <w:r>
        <w:separator/>
      </w:r>
    </w:p>
  </w:endnote>
  <w:endnote w:type="continuationSeparator" w:id="0">
    <w:p w14:paraId="2CF0BEDB" w14:textId="77777777" w:rsidR="00990991" w:rsidRDefault="00990991">
      <w:r>
        <w:continuationSeparator/>
      </w:r>
    </w:p>
  </w:endnote>
  <w:endnote w:type="continuationNotice" w:id="1">
    <w:p w14:paraId="06D10537" w14:textId="77777777" w:rsidR="00990991" w:rsidRDefault="009909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E03B3" w14:textId="77777777" w:rsidR="00990991" w:rsidRDefault="00990991">
      <w:r>
        <w:separator/>
      </w:r>
    </w:p>
  </w:footnote>
  <w:footnote w:type="continuationSeparator" w:id="0">
    <w:p w14:paraId="149F87BC" w14:textId="77777777" w:rsidR="00990991" w:rsidRDefault="00990991">
      <w:r>
        <w:continuationSeparator/>
      </w:r>
    </w:p>
  </w:footnote>
  <w:footnote w:type="continuationNotice" w:id="1">
    <w:p w14:paraId="3BCFD6AE" w14:textId="77777777" w:rsidR="00990991" w:rsidRDefault="009909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94706F4"/>
    <w:multiLevelType w:val="hybridMultilevel"/>
    <w:tmpl w:val="D7149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B5076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0ABD2011"/>
    <w:multiLevelType w:val="hybridMultilevel"/>
    <w:tmpl w:val="66E0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527AD"/>
    <w:multiLevelType w:val="hybridMultilevel"/>
    <w:tmpl w:val="977CF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75710"/>
    <w:multiLevelType w:val="hybridMultilevel"/>
    <w:tmpl w:val="A9CC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9C0260"/>
    <w:multiLevelType w:val="hybridMultilevel"/>
    <w:tmpl w:val="7AEAF8EA"/>
    <w:lvl w:ilvl="0" w:tplc="BB08AE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49B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3A2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2A6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8AD9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46C4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01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CAA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3A56021"/>
    <w:multiLevelType w:val="hybridMultilevel"/>
    <w:tmpl w:val="506A8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B7397"/>
    <w:multiLevelType w:val="hybridMultilevel"/>
    <w:tmpl w:val="4944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E016C"/>
    <w:multiLevelType w:val="hybridMultilevel"/>
    <w:tmpl w:val="6214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EB43E5"/>
    <w:multiLevelType w:val="hybridMultilevel"/>
    <w:tmpl w:val="612A2334"/>
    <w:lvl w:ilvl="0" w:tplc="04090001">
      <w:start w:val="1"/>
      <w:numFmt w:val="bullet"/>
      <w:lvlText w:val=""/>
      <w:lvlJc w:val="left"/>
      <w:pPr>
        <w:ind w:left="2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</w:abstractNum>
  <w:abstractNum w:abstractNumId="12" w15:restartNumberingAfterBreak="0">
    <w:nsid w:val="20FB68B9"/>
    <w:multiLevelType w:val="hybridMultilevel"/>
    <w:tmpl w:val="9A74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CF59F1"/>
    <w:multiLevelType w:val="hybridMultilevel"/>
    <w:tmpl w:val="8AC08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F7420"/>
    <w:multiLevelType w:val="hybridMultilevel"/>
    <w:tmpl w:val="84A6797A"/>
    <w:lvl w:ilvl="0" w:tplc="A052D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E416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F8A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84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A3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4E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4C4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D28C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8235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AB576B"/>
    <w:multiLevelType w:val="hybridMultilevel"/>
    <w:tmpl w:val="C3866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181025"/>
    <w:multiLevelType w:val="hybridMultilevel"/>
    <w:tmpl w:val="DDBAA296"/>
    <w:lvl w:ilvl="0" w:tplc="C23620E8">
      <w:numFmt w:val="bullet"/>
      <w:lvlText w:val=""/>
      <w:lvlJc w:val="left"/>
      <w:pPr>
        <w:ind w:left="1780" w:hanging="360"/>
      </w:pPr>
      <w:rPr>
        <w:rFonts w:ascii="Symbol" w:eastAsia="DengXian" w:hAnsi="Symbol" w:cs="Courier New" w:hint="default"/>
      </w:rPr>
    </w:lvl>
    <w:lvl w:ilvl="1" w:tplc="08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9" w15:restartNumberingAfterBreak="0">
    <w:nsid w:val="3FDB017B"/>
    <w:multiLevelType w:val="hybridMultilevel"/>
    <w:tmpl w:val="9D3A4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56753"/>
    <w:multiLevelType w:val="hybridMultilevel"/>
    <w:tmpl w:val="5498D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3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4" w15:restartNumberingAfterBreak="0">
    <w:nsid w:val="46DD55D6"/>
    <w:multiLevelType w:val="hybridMultilevel"/>
    <w:tmpl w:val="5972CACC"/>
    <w:lvl w:ilvl="0" w:tplc="A0DA70B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B91F45"/>
    <w:multiLevelType w:val="hybridMultilevel"/>
    <w:tmpl w:val="82906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D44485"/>
    <w:multiLevelType w:val="hybridMultilevel"/>
    <w:tmpl w:val="E0245906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7" w15:restartNumberingAfterBreak="0">
    <w:nsid w:val="583E04DF"/>
    <w:multiLevelType w:val="hybridMultilevel"/>
    <w:tmpl w:val="F500A07E"/>
    <w:lvl w:ilvl="0" w:tplc="75E8E6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FB74E2"/>
    <w:multiLevelType w:val="hybridMultilevel"/>
    <w:tmpl w:val="AF12E5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5407C"/>
    <w:multiLevelType w:val="multilevel"/>
    <w:tmpl w:val="248C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FBB5E72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4D4408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03A6C"/>
    <w:multiLevelType w:val="hybridMultilevel"/>
    <w:tmpl w:val="03008CA6"/>
    <w:lvl w:ilvl="0" w:tplc="525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A633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42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C5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5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C7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2EA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2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3AA44ED"/>
    <w:multiLevelType w:val="hybridMultilevel"/>
    <w:tmpl w:val="DFF6A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417D14"/>
    <w:multiLevelType w:val="hybridMultilevel"/>
    <w:tmpl w:val="5C280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73ECA"/>
    <w:multiLevelType w:val="hybridMultilevel"/>
    <w:tmpl w:val="1686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0" w15:restartNumberingAfterBreak="0">
    <w:nsid w:val="709C5719"/>
    <w:multiLevelType w:val="hybridMultilevel"/>
    <w:tmpl w:val="7108E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767724"/>
    <w:multiLevelType w:val="hybridMultilevel"/>
    <w:tmpl w:val="06D8F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23"/>
  </w:num>
  <w:num w:numId="2" w16cid:durableId="1702169165">
    <w:abstractNumId w:val="38"/>
  </w:num>
  <w:num w:numId="3" w16cid:durableId="896598194">
    <w:abstractNumId w:val="43"/>
  </w:num>
  <w:num w:numId="4" w16cid:durableId="1065757783">
    <w:abstractNumId w:val="15"/>
  </w:num>
  <w:num w:numId="5" w16cid:durableId="187126082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0"/>
  </w:num>
  <w:num w:numId="7" w16cid:durableId="1429883403">
    <w:abstractNumId w:val="39"/>
  </w:num>
  <w:num w:numId="8" w16cid:durableId="2127962014">
    <w:abstractNumId w:val="21"/>
  </w:num>
  <w:num w:numId="9" w16cid:durableId="667095785">
    <w:abstractNumId w:val="22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0914295">
    <w:abstractNumId w:val="16"/>
  </w:num>
  <w:num w:numId="11" w16cid:durableId="1146160943">
    <w:abstractNumId w:val="9"/>
  </w:num>
  <w:num w:numId="12" w16cid:durableId="520902217">
    <w:abstractNumId w:val="32"/>
  </w:num>
  <w:num w:numId="13" w16cid:durableId="347875775">
    <w:abstractNumId w:val="4"/>
  </w:num>
  <w:num w:numId="14" w16cid:durableId="1705055357">
    <w:abstractNumId w:val="33"/>
  </w:num>
  <w:num w:numId="15" w16cid:durableId="1788889163">
    <w:abstractNumId w:val="41"/>
  </w:num>
  <w:num w:numId="16" w16cid:durableId="2072802472">
    <w:abstractNumId w:val="31"/>
  </w:num>
  <w:num w:numId="17" w16cid:durableId="2073694105">
    <w:abstractNumId w:val="10"/>
  </w:num>
  <w:num w:numId="18" w16cid:durableId="1190534865">
    <w:abstractNumId w:val="22"/>
  </w:num>
  <w:num w:numId="19" w16cid:durableId="2096242388">
    <w:abstractNumId w:val="12"/>
  </w:num>
  <w:num w:numId="20" w16cid:durableId="2710014">
    <w:abstractNumId w:val="34"/>
  </w:num>
  <w:num w:numId="21" w16cid:durableId="1235164252">
    <w:abstractNumId w:val="6"/>
  </w:num>
  <w:num w:numId="22" w16cid:durableId="447968590">
    <w:abstractNumId w:val="37"/>
  </w:num>
  <w:num w:numId="23" w16cid:durableId="938026720">
    <w:abstractNumId w:val="35"/>
  </w:num>
  <w:num w:numId="24" w16cid:durableId="769470775">
    <w:abstractNumId w:val="30"/>
  </w:num>
  <w:num w:numId="25" w16cid:durableId="1252856002">
    <w:abstractNumId w:val="13"/>
  </w:num>
  <w:num w:numId="26" w16cid:durableId="519507914">
    <w:abstractNumId w:val="5"/>
  </w:num>
  <w:num w:numId="27" w16cid:durableId="1252474723">
    <w:abstractNumId w:val="40"/>
  </w:num>
  <w:num w:numId="28" w16cid:durableId="860322260">
    <w:abstractNumId w:val="7"/>
  </w:num>
  <w:num w:numId="29" w16cid:durableId="162621787">
    <w:abstractNumId w:val="11"/>
  </w:num>
  <w:num w:numId="30" w16cid:durableId="2084835903">
    <w:abstractNumId w:val="27"/>
  </w:num>
  <w:num w:numId="31" w16cid:durableId="1296528613">
    <w:abstractNumId w:val="28"/>
  </w:num>
  <w:num w:numId="32" w16cid:durableId="419181451">
    <w:abstractNumId w:val="3"/>
  </w:num>
  <w:num w:numId="33" w16cid:durableId="1225409600">
    <w:abstractNumId w:val="18"/>
  </w:num>
  <w:num w:numId="34" w16cid:durableId="111555658">
    <w:abstractNumId w:val="17"/>
  </w:num>
  <w:num w:numId="35" w16cid:durableId="1618295758">
    <w:abstractNumId w:val="14"/>
  </w:num>
  <w:num w:numId="36" w16cid:durableId="812983163">
    <w:abstractNumId w:val="36"/>
  </w:num>
  <w:num w:numId="37" w16cid:durableId="570166167">
    <w:abstractNumId w:val="25"/>
  </w:num>
  <w:num w:numId="38" w16cid:durableId="2051226262">
    <w:abstractNumId w:val="24"/>
  </w:num>
  <w:num w:numId="39" w16cid:durableId="707997207">
    <w:abstractNumId w:val="29"/>
  </w:num>
  <w:num w:numId="40" w16cid:durableId="1790855902">
    <w:abstractNumId w:val="42"/>
  </w:num>
  <w:num w:numId="41" w16cid:durableId="97599570">
    <w:abstractNumId w:val="19"/>
  </w:num>
  <w:num w:numId="42" w16cid:durableId="1395349099">
    <w:abstractNumId w:val="8"/>
  </w:num>
  <w:num w:numId="43" w16cid:durableId="156115757">
    <w:abstractNumId w:val="20"/>
  </w:num>
  <w:num w:numId="44" w16cid:durableId="217130261">
    <w:abstractNumId w:val="26"/>
  </w:num>
  <w:num w:numId="45" w16cid:durableId="756941520">
    <w:abstractNumId w:val="2"/>
  </w:num>
  <w:num w:numId="46" w16cid:durableId="1212814023">
    <w:abstractNumId w:val="4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ED3"/>
    <w:rsid w:val="00003EE4"/>
    <w:rsid w:val="00004006"/>
    <w:rsid w:val="0000443A"/>
    <w:rsid w:val="000045C2"/>
    <w:rsid w:val="000045F3"/>
    <w:rsid w:val="0000473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70"/>
    <w:rsid w:val="000129BF"/>
    <w:rsid w:val="00012B92"/>
    <w:rsid w:val="00012EE1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DB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5F08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51"/>
    <w:rsid w:val="000424A5"/>
    <w:rsid w:val="000426FE"/>
    <w:rsid w:val="0004282D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44"/>
    <w:rsid w:val="0004710F"/>
    <w:rsid w:val="0004729A"/>
    <w:rsid w:val="000478B1"/>
    <w:rsid w:val="00047901"/>
    <w:rsid w:val="0004791F"/>
    <w:rsid w:val="0004795F"/>
    <w:rsid w:val="00047A40"/>
    <w:rsid w:val="00050038"/>
    <w:rsid w:val="00050E50"/>
    <w:rsid w:val="0005147A"/>
    <w:rsid w:val="0005166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2C41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6255"/>
    <w:rsid w:val="00056822"/>
    <w:rsid w:val="00056AF7"/>
    <w:rsid w:val="00056CA8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54B"/>
    <w:rsid w:val="000668FB"/>
    <w:rsid w:val="00066DC4"/>
    <w:rsid w:val="00066EC5"/>
    <w:rsid w:val="00066EFF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3E6E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580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06A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6F6"/>
    <w:rsid w:val="0008674D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0D20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435"/>
    <w:rsid w:val="000A5498"/>
    <w:rsid w:val="000A561C"/>
    <w:rsid w:val="000A5772"/>
    <w:rsid w:val="000A5CF1"/>
    <w:rsid w:val="000A5F53"/>
    <w:rsid w:val="000A639D"/>
    <w:rsid w:val="000A6602"/>
    <w:rsid w:val="000A6C97"/>
    <w:rsid w:val="000A6EBC"/>
    <w:rsid w:val="000A6F05"/>
    <w:rsid w:val="000A7102"/>
    <w:rsid w:val="000A744E"/>
    <w:rsid w:val="000A786A"/>
    <w:rsid w:val="000A791E"/>
    <w:rsid w:val="000A7931"/>
    <w:rsid w:val="000A79E3"/>
    <w:rsid w:val="000A7EA1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4E"/>
    <w:rsid w:val="000B39AE"/>
    <w:rsid w:val="000B3A48"/>
    <w:rsid w:val="000B434A"/>
    <w:rsid w:val="000B449C"/>
    <w:rsid w:val="000B44A6"/>
    <w:rsid w:val="000B4750"/>
    <w:rsid w:val="000B5814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3E5C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3FC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81D"/>
    <w:rsid w:val="000D4CE6"/>
    <w:rsid w:val="000D4DF8"/>
    <w:rsid w:val="000D4E0C"/>
    <w:rsid w:val="000D4FDD"/>
    <w:rsid w:val="000D504F"/>
    <w:rsid w:val="000D5517"/>
    <w:rsid w:val="000D55E0"/>
    <w:rsid w:val="000D55E1"/>
    <w:rsid w:val="000D5E00"/>
    <w:rsid w:val="000D5F83"/>
    <w:rsid w:val="000D6604"/>
    <w:rsid w:val="000D66EB"/>
    <w:rsid w:val="000D67A3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2AD"/>
    <w:rsid w:val="000E2303"/>
    <w:rsid w:val="000E28C7"/>
    <w:rsid w:val="000E2B8F"/>
    <w:rsid w:val="000E2C23"/>
    <w:rsid w:val="000E2D4A"/>
    <w:rsid w:val="000E2EE8"/>
    <w:rsid w:val="000E305B"/>
    <w:rsid w:val="000E30F2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AC0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5D33"/>
    <w:rsid w:val="000F5EF1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60"/>
    <w:rsid w:val="00104C7B"/>
    <w:rsid w:val="00104EC3"/>
    <w:rsid w:val="0010521F"/>
    <w:rsid w:val="0010522E"/>
    <w:rsid w:val="0010524A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1F7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1AA"/>
    <w:rsid w:val="001152CC"/>
    <w:rsid w:val="00115723"/>
    <w:rsid w:val="00115DCE"/>
    <w:rsid w:val="00115EEF"/>
    <w:rsid w:val="00116046"/>
    <w:rsid w:val="001161B4"/>
    <w:rsid w:val="001164D2"/>
    <w:rsid w:val="00116F74"/>
    <w:rsid w:val="001173FF"/>
    <w:rsid w:val="001176B7"/>
    <w:rsid w:val="00117C45"/>
    <w:rsid w:val="00117DB0"/>
    <w:rsid w:val="00120028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D"/>
    <w:rsid w:val="0012690F"/>
    <w:rsid w:val="00126B04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3E1F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915"/>
    <w:rsid w:val="00140B61"/>
    <w:rsid w:val="0014108C"/>
    <w:rsid w:val="00141262"/>
    <w:rsid w:val="001415CD"/>
    <w:rsid w:val="001415F6"/>
    <w:rsid w:val="00141A32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3AE"/>
    <w:rsid w:val="00147407"/>
    <w:rsid w:val="0014770B"/>
    <w:rsid w:val="00147C15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402"/>
    <w:rsid w:val="0015458B"/>
    <w:rsid w:val="00154C11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169"/>
    <w:rsid w:val="001562BE"/>
    <w:rsid w:val="00156C97"/>
    <w:rsid w:val="00157292"/>
    <w:rsid w:val="0015760F"/>
    <w:rsid w:val="0015766A"/>
    <w:rsid w:val="00157B9F"/>
    <w:rsid w:val="00157CDD"/>
    <w:rsid w:val="00157D5F"/>
    <w:rsid w:val="00157F55"/>
    <w:rsid w:val="00160007"/>
    <w:rsid w:val="00160296"/>
    <w:rsid w:val="001602D8"/>
    <w:rsid w:val="0016046E"/>
    <w:rsid w:val="0016058B"/>
    <w:rsid w:val="00160AA5"/>
    <w:rsid w:val="0016136A"/>
    <w:rsid w:val="0016136E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9B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50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3A0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62E7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882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C98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710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0E2"/>
    <w:rsid w:val="001B795D"/>
    <w:rsid w:val="001B79A8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49F"/>
    <w:rsid w:val="001C6C98"/>
    <w:rsid w:val="001C71F2"/>
    <w:rsid w:val="001C7409"/>
    <w:rsid w:val="001C7AB5"/>
    <w:rsid w:val="001C7CB9"/>
    <w:rsid w:val="001C7FE6"/>
    <w:rsid w:val="001D04B9"/>
    <w:rsid w:val="001D073A"/>
    <w:rsid w:val="001D080E"/>
    <w:rsid w:val="001D085C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BF"/>
    <w:rsid w:val="001E21F7"/>
    <w:rsid w:val="001E23E2"/>
    <w:rsid w:val="001E2916"/>
    <w:rsid w:val="001E2D37"/>
    <w:rsid w:val="001E2EF6"/>
    <w:rsid w:val="001E31AC"/>
    <w:rsid w:val="001E31EE"/>
    <w:rsid w:val="001E32E0"/>
    <w:rsid w:val="001E3571"/>
    <w:rsid w:val="001E3EAD"/>
    <w:rsid w:val="001E3ECE"/>
    <w:rsid w:val="001E4185"/>
    <w:rsid w:val="001E432B"/>
    <w:rsid w:val="001E443A"/>
    <w:rsid w:val="001E45BA"/>
    <w:rsid w:val="001E4EF2"/>
    <w:rsid w:val="001E50C8"/>
    <w:rsid w:val="001E52E9"/>
    <w:rsid w:val="001E537A"/>
    <w:rsid w:val="001E543C"/>
    <w:rsid w:val="001E57E7"/>
    <w:rsid w:val="001E584A"/>
    <w:rsid w:val="001E5958"/>
    <w:rsid w:val="001E5994"/>
    <w:rsid w:val="001E5B7F"/>
    <w:rsid w:val="001E6058"/>
    <w:rsid w:val="001E6155"/>
    <w:rsid w:val="001E61DD"/>
    <w:rsid w:val="001E6A67"/>
    <w:rsid w:val="001E6DBA"/>
    <w:rsid w:val="001E6F22"/>
    <w:rsid w:val="001E7176"/>
    <w:rsid w:val="001E732F"/>
    <w:rsid w:val="001E7472"/>
    <w:rsid w:val="001E761C"/>
    <w:rsid w:val="001E7803"/>
    <w:rsid w:val="001E78E7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C5A"/>
    <w:rsid w:val="00200D15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5462"/>
    <w:rsid w:val="00205B87"/>
    <w:rsid w:val="00205F3B"/>
    <w:rsid w:val="002064D1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FC9"/>
    <w:rsid w:val="00215195"/>
    <w:rsid w:val="0021523B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3FB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A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BF1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AC6"/>
    <w:rsid w:val="00244D6C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75"/>
    <w:rsid w:val="00250259"/>
    <w:rsid w:val="00250281"/>
    <w:rsid w:val="00250815"/>
    <w:rsid w:val="00250F16"/>
    <w:rsid w:val="002510E5"/>
    <w:rsid w:val="002514E8"/>
    <w:rsid w:val="002517FA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564"/>
    <w:rsid w:val="00254E40"/>
    <w:rsid w:val="002553E6"/>
    <w:rsid w:val="002555F0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38A"/>
    <w:rsid w:val="002604B0"/>
    <w:rsid w:val="0026084E"/>
    <w:rsid w:val="00260EB3"/>
    <w:rsid w:val="00260FFD"/>
    <w:rsid w:val="00261335"/>
    <w:rsid w:val="00261579"/>
    <w:rsid w:val="002617C7"/>
    <w:rsid w:val="002619F2"/>
    <w:rsid w:val="00261DAB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09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B15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54"/>
    <w:rsid w:val="00273C18"/>
    <w:rsid w:val="00273D12"/>
    <w:rsid w:val="00273D7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9B2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755B"/>
    <w:rsid w:val="00287A8F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2BB"/>
    <w:rsid w:val="0029451A"/>
    <w:rsid w:val="00294592"/>
    <w:rsid w:val="00294860"/>
    <w:rsid w:val="0029558F"/>
    <w:rsid w:val="00295815"/>
    <w:rsid w:val="00295AAC"/>
    <w:rsid w:val="002960F3"/>
    <w:rsid w:val="002967BD"/>
    <w:rsid w:val="002968C9"/>
    <w:rsid w:val="00296A7D"/>
    <w:rsid w:val="00296B7E"/>
    <w:rsid w:val="00296BEC"/>
    <w:rsid w:val="00296FCC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4A1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425"/>
    <w:rsid w:val="002B000D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08"/>
    <w:rsid w:val="002B4761"/>
    <w:rsid w:val="002B4A9F"/>
    <w:rsid w:val="002B4AB3"/>
    <w:rsid w:val="002B4CE9"/>
    <w:rsid w:val="002B4D87"/>
    <w:rsid w:val="002B51D0"/>
    <w:rsid w:val="002B55F3"/>
    <w:rsid w:val="002B57A9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BAE"/>
    <w:rsid w:val="002C4C8F"/>
    <w:rsid w:val="002C4E58"/>
    <w:rsid w:val="002C4F22"/>
    <w:rsid w:val="002C4F68"/>
    <w:rsid w:val="002C5212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598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652"/>
    <w:rsid w:val="002D5DDD"/>
    <w:rsid w:val="002D5FB1"/>
    <w:rsid w:val="002D6076"/>
    <w:rsid w:val="002D60AC"/>
    <w:rsid w:val="002D6137"/>
    <w:rsid w:val="002D6252"/>
    <w:rsid w:val="002D6707"/>
    <w:rsid w:val="002D68DD"/>
    <w:rsid w:val="002D6A77"/>
    <w:rsid w:val="002D7382"/>
    <w:rsid w:val="002D73F9"/>
    <w:rsid w:val="002D74E0"/>
    <w:rsid w:val="002D7845"/>
    <w:rsid w:val="002D7A31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71B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064"/>
    <w:rsid w:val="0030511C"/>
    <w:rsid w:val="00305128"/>
    <w:rsid w:val="0030512B"/>
    <w:rsid w:val="003052C0"/>
    <w:rsid w:val="003055AE"/>
    <w:rsid w:val="00306465"/>
    <w:rsid w:val="0030648A"/>
    <w:rsid w:val="003066A4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9E3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734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776"/>
    <w:rsid w:val="003239F1"/>
    <w:rsid w:val="00323AFC"/>
    <w:rsid w:val="00323CEE"/>
    <w:rsid w:val="00323F04"/>
    <w:rsid w:val="00324259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9AC"/>
    <w:rsid w:val="00344C89"/>
    <w:rsid w:val="00344D86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1C5"/>
    <w:rsid w:val="003567A6"/>
    <w:rsid w:val="00356CB6"/>
    <w:rsid w:val="00356DCF"/>
    <w:rsid w:val="00357010"/>
    <w:rsid w:val="00357207"/>
    <w:rsid w:val="003574B2"/>
    <w:rsid w:val="00357870"/>
    <w:rsid w:val="00357F6F"/>
    <w:rsid w:val="003602B3"/>
    <w:rsid w:val="0036036C"/>
    <w:rsid w:val="00360B77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186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213"/>
    <w:rsid w:val="00384A48"/>
    <w:rsid w:val="00384C3E"/>
    <w:rsid w:val="00384DC1"/>
    <w:rsid w:val="00384EC3"/>
    <w:rsid w:val="00385043"/>
    <w:rsid w:val="003850E8"/>
    <w:rsid w:val="00385635"/>
    <w:rsid w:val="00385D1B"/>
    <w:rsid w:val="00385D57"/>
    <w:rsid w:val="00386006"/>
    <w:rsid w:val="00386098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BBE"/>
    <w:rsid w:val="00391CEB"/>
    <w:rsid w:val="00391CEC"/>
    <w:rsid w:val="00391CF7"/>
    <w:rsid w:val="00391D92"/>
    <w:rsid w:val="00391DA3"/>
    <w:rsid w:val="00391F1E"/>
    <w:rsid w:val="0039273C"/>
    <w:rsid w:val="003927C8"/>
    <w:rsid w:val="003928AD"/>
    <w:rsid w:val="0039294B"/>
    <w:rsid w:val="00392D7A"/>
    <w:rsid w:val="0039329D"/>
    <w:rsid w:val="003932DA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97A6E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D54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1EE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26E"/>
    <w:rsid w:val="003C434E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C15"/>
    <w:rsid w:val="003D3F6E"/>
    <w:rsid w:val="003D40F3"/>
    <w:rsid w:val="003D42DD"/>
    <w:rsid w:val="003D4AC7"/>
    <w:rsid w:val="003D4B46"/>
    <w:rsid w:val="003D4F62"/>
    <w:rsid w:val="003D4F85"/>
    <w:rsid w:val="003D54AB"/>
    <w:rsid w:val="003D551D"/>
    <w:rsid w:val="003D58BD"/>
    <w:rsid w:val="003D5EED"/>
    <w:rsid w:val="003D6534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953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EBE"/>
    <w:rsid w:val="003E7070"/>
    <w:rsid w:val="003E72DF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B31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ADC"/>
    <w:rsid w:val="003F5B8D"/>
    <w:rsid w:val="003F5E5D"/>
    <w:rsid w:val="003F5ED7"/>
    <w:rsid w:val="003F67BC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4E70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674"/>
    <w:rsid w:val="0041770E"/>
    <w:rsid w:val="004179DF"/>
    <w:rsid w:val="00417A99"/>
    <w:rsid w:val="00417FA5"/>
    <w:rsid w:val="00420451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44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D6A"/>
    <w:rsid w:val="0042612D"/>
    <w:rsid w:val="00426755"/>
    <w:rsid w:val="00426EF4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DE5"/>
    <w:rsid w:val="00430EA6"/>
    <w:rsid w:val="00430EB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67C1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21D0"/>
    <w:rsid w:val="00442715"/>
    <w:rsid w:val="00442E6A"/>
    <w:rsid w:val="00442EAE"/>
    <w:rsid w:val="0044397D"/>
    <w:rsid w:val="00443A6F"/>
    <w:rsid w:val="00443B1A"/>
    <w:rsid w:val="00443FB8"/>
    <w:rsid w:val="00443FD4"/>
    <w:rsid w:val="00443FDE"/>
    <w:rsid w:val="004445A4"/>
    <w:rsid w:val="00444627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6C2"/>
    <w:rsid w:val="00451B16"/>
    <w:rsid w:val="00451C0D"/>
    <w:rsid w:val="00451F3F"/>
    <w:rsid w:val="0045201D"/>
    <w:rsid w:val="00452094"/>
    <w:rsid w:val="0045285D"/>
    <w:rsid w:val="00453B6F"/>
    <w:rsid w:val="00453C47"/>
    <w:rsid w:val="00453CBA"/>
    <w:rsid w:val="00453D4E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182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2A5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724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DE6"/>
    <w:rsid w:val="00475A02"/>
    <w:rsid w:val="00475B01"/>
    <w:rsid w:val="00475BE6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A7B"/>
    <w:rsid w:val="00487CA1"/>
    <w:rsid w:val="00487F58"/>
    <w:rsid w:val="004901BD"/>
    <w:rsid w:val="004907E1"/>
    <w:rsid w:val="00490C76"/>
    <w:rsid w:val="00490D58"/>
    <w:rsid w:val="00490D5B"/>
    <w:rsid w:val="00490E9A"/>
    <w:rsid w:val="004911B9"/>
    <w:rsid w:val="0049139C"/>
    <w:rsid w:val="00491A6E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BA5"/>
    <w:rsid w:val="004A0EB6"/>
    <w:rsid w:val="004A0EEA"/>
    <w:rsid w:val="004A1006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4DA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2"/>
    <w:rsid w:val="004D5664"/>
    <w:rsid w:val="004D59AA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566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19D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4A"/>
    <w:rsid w:val="00500EBC"/>
    <w:rsid w:val="005011E9"/>
    <w:rsid w:val="005015AA"/>
    <w:rsid w:val="00501D13"/>
    <w:rsid w:val="00502542"/>
    <w:rsid w:val="005028F0"/>
    <w:rsid w:val="005030E4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9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E0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A31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B08"/>
    <w:rsid w:val="00537D53"/>
    <w:rsid w:val="00537F2E"/>
    <w:rsid w:val="00537FE9"/>
    <w:rsid w:val="0054008E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4FC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839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4541"/>
    <w:rsid w:val="0057486A"/>
    <w:rsid w:val="00574BEF"/>
    <w:rsid w:val="00574C5C"/>
    <w:rsid w:val="00574DD6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1486"/>
    <w:rsid w:val="00591707"/>
    <w:rsid w:val="0059180C"/>
    <w:rsid w:val="0059180E"/>
    <w:rsid w:val="005919A6"/>
    <w:rsid w:val="00591B05"/>
    <w:rsid w:val="00591CEF"/>
    <w:rsid w:val="00591EC0"/>
    <w:rsid w:val="005921A0"/>
    <w:rsid w:val="00592392"/>
    <w:rsid w:val="00592CDC"/>
    <w:rsid w:val="00592E6F"/>
    <w:rsid w:val="00592FFB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979"/>
    <w:rsid w:val="00595F68"/>
    <w:rsid w:val="0059610E"/>
    <w:rsid w:val="005961C9"/>
    <w:rsid w:val="0059630F"/>
    <w:rsid w:val="00596370"/>
    <w:rsid w:val="00596390"/>
    <w:rsid w:val="00596430"/>
    <w:rsid w:val="005969B5"/>
    <w:rsid w:val="005970BD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50C"/>
    <w:rsid w:val="005A6C62"/>
    <w:rsid w:val="005A6E60"/>
    <w:rsid w:val="005A70C9"/>
    <w:rsid w:val="005A7173"/>
    <w:rsid w:val="005B03E7"/>
    <w:rsid w:val="005B0860"/>
    <w:rsid w:val="005B09EE"/>
    <w:rsid w:val="005B0AF1"/>
    <w:rsid w:val="005B0D7B"/>
    <w:rsid w:val="005B192E"/>
    <w:rsid w:val="005B21B5"/>
    <w:rsid w:val="005B22C1"/>
    <w:rsid w:val="005B2A29"/>
    <w:rsid w:val="005B2A37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145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C25"/>
    <w:rsid w:val="005C6EA5"/>
    <w:rsid w:val="005C7079"/>
    <w:rsid w:val="005C71E0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8C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1FD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E7"/>
    <w:rsid w:val="005E217C"/>
    <w:rsid w:val="005E23F5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33"/>
    <w:rsid w:val="005E6427"/>
    <w:rsid w:val="005E6756"/>
    <w:rsid w:val="005E684F"/>
    <w:rsid w:val="005E68B1"/>
    <w:rsid w:val="005E6A46"/>
    <w:rsid w:val="005E6BCB"/>
    <w:rsid w:val="005E6C9F"/>
    <w:rsid w:val="005E6DB9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6BA"/>
    <w:rsid w:val="005F3CB3"/>
    <w:rsid w:val="005F4045"/>
    <w:rsid w:val="005F4549"/>
    <w:rsid w:val="005F4583"/>
    <w:rsid w:val="005F4804"/>
    <w:rsid w:val="005F4937"/>
    <w:rsid w:val="005F49C4"/>
    <w:rsid w:val="005F4AF1"/>
    <w:rsid w:val="005F4D72"/>
    <w:rsid w:val="005F5101"/>
    <w:rsid w:val="005F5E71"/>
    <w:rsid w:val="005F6493"/>
    <w:rsid w:val="005F655A"/>
    <w:rsid w:val="005F663F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4C4"/>
    <w:rsid w:val="00600960"/>
    <w:rsid w:val="00600E24"/>
    <w:rsid w:val="00600EAD"/>
    <w:rsid w:val="00600EF9"/>
    <w:rsid w:val="006014D7"/>
    <w:rsid w:val="00601A6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513"/>
    <w:rsid w:val="00606F78"/>
    <w:rsid w:val="006070AE"/>
    <w:rsid w:val="006073B6"/>
    <w:rsid w:val="00607638"/>
    <w:rsid w:val="006076FC"/>
    <w:rsid w:val="0060798D"/>
    <w:rsid w:val="00607B79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9F0"/>
    <w:rsid w:val="00617F07"/>
    <w:rsid w:val="00620244"/>
    <w:rsid w:val="0062038E"/>
    <w:rsid w:val="006205C1"/>
    <w:rsid w:val="00620753"/>
    <w:rsid w:val="00620E6F"/>
    <w:rsid w:val="00621000"/>
    <w:rsid w:val="0062101D"/>
    <w:rsid w:val="006210D2"/>
    <w:rsid w:val="00621477"/>
    <w:rsid w:val="0062147E"/>
    <w:rsid w:val="0062180E"/>
    <w:rsid w:val="006218F4"/>
    <w:rsid w:val="006218F7"/>
    <w:rsid w:val="00621BC6"/>
    <w:rsid w:val="0062293E"/>
    <w:rsid w:val="00622E12"/>
    <w:rsid w:val="00622EAE"/>
    <w:rsid w:val="00622FA5"/>
    <w:rsid w:val="006230DF"/>
    <w:rsid w:val="0062318A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23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BD"/>
    <w:rsid w:val="006274A3"/>
    <w:rsid w:val="0063030D"/>
    <w:rsid w:val="00630389"/>
    <w:rsid w:val="006304DA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37D50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A0"/>
    <w:rsid w:val="006453D5"/>
    <w:rsid w:val="00645820"/>
    <w:rsid w:val="00645E08"/>
    <w:rsid w:val="006460BD"/>
    <w:rsid w:val="006463D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02D"/>
    <w:rsid w:val="006515A6"/>
    <w:rsid w:val="006515E5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4BC"/>
    <w:rsid w:val="0065354F"/>
    <w:rsid w:val="00653A6E"/>
    <w:rsid w:val="00653BE7"/>
    <w:rsid w:val="00653C3F"/>
    <w:rsid w:val="00653D5B"/>
    <w:rsid w:val="00653F50"/>
    <w:rsid w:val="0065416F"/>
    <w:rsid w:val="0065447C"/>
    <w:rsid w:val="006546CC"/>
    <w:rsid w:val="006551F3"/>
    <w:rsid w:val="0065545C"/>
    <w:rsid w:val="00655999"/>
    <w:rsid w:val="006559C7"/>
    <w:rsid w:val="00655AAA"/>
    <w:rsid w:val="00655EF6"/>
    <w:rsid w:val="00655F13"/>
    <w:rsid w:val="006561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7C3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85"/>
    <w:rsid w:val="00672BAB"/>
    <w:rsid w:val="00672E64"/>
    <w:rsid w:val="00672F0E"/>
    <w:rsid w:val="00673193"/>
    <w:rsid w:val="006731A0"/>
    <w:rsid w:val="00673288"/>
    <w:rsid w:val="00673582"/>
    <w:rsid w:val="006735A0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E36"/>
    <w:rsid w:val="00677FB7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F7E"/>
    <w:rsid w:val="006841A1"/>
    <w:rsid w:val="006843AF"/>
    <w:rsid w:val="00684506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1A5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D69"/>
    <w:rsid w:val="006A0FC3"/>
    <w:rsid w:val="006A15E1"/>
    <w:rsid w:val="006A1679"/>
    <w:rsid w:val="006A194F"/>
    <w:rsid w:val="006A1D7C"/>
    <w:rsid w:val="006A1FA7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42F0"/>
    <w:rsid w:val="006A4696"/>
    <w:rsid w:val="006A48E3"/>
    <w:rsid w:val="006A4FF4"/>
    <w:rsid w:val="006A50FE"/>
    <w:rsid w:val="006A5467"/>
    <w:rsid w:val="006A549A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AA"/>
    <w:rsid w:val="006B049C"/>
    <w:rsid w:val="006B0694"/>
    <w:rsid w:val="006B083A"/>
    <w:rsid w:val="006B0935"/>
    <w:rsid w:val="006B0F7C"/>
    <w:rsid w:val="006B1053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32B3"/>
    <w:rsid w:val="006B341E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1E34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E45"/>
    <w:rsid w:val="006D2EB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10F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5E4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741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07FA4"/>
    <w:rsid w:val="0071022E"/>
    <w:rsid w:val="007105C0"/>
    <w:rsid w:val="0071078D"/>
    <w:rsid w:val="007108D8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6F99"/>
    <w:rsid w:val="00727039"/>
    <w:rsid w:val="00727071"/>
    <w:rsid w:val="00727242"/>
    <w:rsid w:val="007273FB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83A"/>
    <w:rsid w:val="007329FB"/>
    <w:rsid w:val="00732A04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D76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BD2"/>
    <w:rsid w:val="00757DD7"/>
    <w:rsid w:val="00757F25"/>
    <w:rsid w:val="00760066"/>
    <w:rsid w:val="007601B6"/>
    <w:rsid w:val="0076022A"/>
    <w:rsid w:val="007602C8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4DA"/>
    <w:rsid w:val="00762588"/>
    <w:rsid w:val="00762A68"/>
    <w:rsid w:val="00762ED5"/>
    <w:rsid w:val="00763302"/>
    <w:rsid w:val="007633C5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06"/>
    <w:rsid w:val="00767076"/>
    <w:rsid w:val="00767180"/>
    <w:rsid w:val="0076726E"/>
    <w:rsid w:val="00767328"/>
    <w:rsid w:val="00767825"/>
    <w:rsid w:val="00767832"/>
    <w:rsid w:val="007679FB"/>
    <w:rsid w:val="00767A39"/>
    <w:rsid w:val="00767ECB"/>
    <w:rsid w:val="007700B8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3BA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1CE8"/>
    <w:rsid w:val="00781D2C"/>
    <w:rsid w:val="007820D6"/>
    <w:rsid w:val="007822EB"/>
    <w:rsid w:val="00782845"/>
    <w:rsid w:val="00782882"/>
    <w:rsid w:val="0078297D"/>
    <w:rsid w:val="00782B76"/>
    <w:rsid w:val="00782B8E"/>
    <w:rsid w:val="0078301C"/>
    <w:rsid w:val="0078378B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74"/>
    <w:rsid w:val="007858F6"/>
    <w:rsid w:val="0078597D"/>
    <w:rsid w:val="0078604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ADB"/>
    <w:rsid w:val="00791CC0"/>
    <w:rsid w:val="00792161"/>
    <w:rsid w:val="007921E7"/>
    <w:rsid w:val="007922DB"/>
    <w:rsid w:val="007925A0"/>
    <w:rsid w:val="00792C40"/>
    <w:rsid w:val="00792E77"/>
    <w:rsid w:val="00793663"/>
    <w:rsid w:val="0079384A"/>
    <w:rsid w:val="00793A16"/>
    <w:rsid w:val="007942B9"/>
    <w:rsid w:val="007943BB"/>
    <w:rsid w:val="00794487"/>
    <w:rsid w:val="007944FB"/>
    <w:rsid w:val="0079485D"/>
    <w:rsid w:val="007949D5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533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608"/>
    <w:rsid w:val="007C2937"/>
    <w:rsid w:val="007C2B68"/>
    <w:rsid w:val="007C2C74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353"/>
    <w:rsid w:val="007D057D"/>
    <w:rsid w:val="007D0746"/>
    <w:rsid w:val="007D07B4"/>
    <w:rsid w:val="007D0801"/>
    <w:rsid w:val="007D0A22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D7A82"/>
    <w:rsid w:val="007E003B"/>
    <w:rsid w:val="007E0200"/>
    <w:rsid w:val="007E050F"/>
    <w:rsid w:val="007E086D"/>
    <w:rsid w:val="007E0D84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422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4E09"/>
    <w:rsid w:val="007E5088"/>
    <w:rsid w:val="007E50F4"/>
    <w:rsid w:val="007E5290"/>
    <w:rsid w:val="007E52C1"/>
    <w:rsid w:val="007E54DA"/>
    <w:rsid w:val="007E5508"/>
    <w:rsid w:val="007E57E8"/>
    <w:rsid w:val="007E5C1F"/>
    <w:rsid w:val="007E5C31"/>
    <w:rsid w:val="007E5C35"/>
    <w:rsid w:val="007E63AF"/>
    <w:rsid w:val="007E6859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EBA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456"/>
    <w:rsid w:val="00820676"/>
    <w:rsid w:val="0082093F"/>
    <w:rsid w:val="0082099D"/>
    <w:rsid w:val="008209B8"/>
    <w:rsid w:val="008209C4"/>
    <w:rsid w:val="00821255"/>
    <w:rsid w:val="00821285"/>
    <w:rsid w:val="00821311"/>
    <w:rsid w:val="0082163B"/>
    <w:rsid w:val="0082165D"/>
    <w:rsid w:val="00821835"/>
    <w:rsid w:val="00821861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0A2"/>
    <w:rsid w:val="00825ABA"/>
    <w:rsid w:val="008267EF"/>
    <w:rsid w:val="00826E6B"/>
    <w:rsid w:val="00826E73"/>
    <w:rsid w:val="00827002"/>
    <w:rsid w:val="00827025"/>
    <w:rsid w:val="008271D1"/>
    <w:rsid w:val="008272A6"/>
    <w:rsid w:val="0082798D"/>
    <w:rsid w:val="008279E6"/>
    <w:rsid w:val="00827F68"/>
    <w:rsid w:val="00830211"/>
    <w:rsid w:val="00830379"/>
    <w:rsid w:val="00830BA4"/>
    <w:rsid w:val="00830C34"/>
    <w:rsid w:val="00830DBD"/>
    <w:rsid w:val="00830E69"/>
    <w:rsid w:val="008310D9"/>
    <w:rsid w:val="008310E3"/>
    <w:rsid w:val="008314CB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0D7"/>
    <w:rsid w:val="008333D3"/>
    <w:rsid w:val="00833439"/>
    <w:rsid w:val="0083399F"/>
    <w:rsid w:val="00834639"/>
    <w:rsid w:val="0083471E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98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360"/>
    <w:rsid w:val="0084048C"/>
    <w:rsid w:val="00840773"/>
    <w:rsid w:val="0084078A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95E"/>
    <w:rsid w:val="00843AD9"/>
    <w:rsid w:val="00843B7C"/>
    <w:rsid w:val="00843BF9"/>
    <w:rsid w:val="00844161"/>
    <w:rsid w:val="008445B9"/>
    <w:rsid w:val="008446E9"/>
    <w:rsid w:val="008447A6"/>
    <w:rsid w:val="00844915"/>
    <w:rsid w:val="008450EF"/>
    <w:rsid w:val="00845410"/>
    <w:rsid w:val="00845467"/>
    <w:rsid w:val="008455F4"/>
    <w:rsid w:val="00845FA4"/>
    <w:rsid w:val="00846244"/>
    <w:rsid w:val="0084627F"/>
    <w:rsid w:val="008464F0"/>
    <w:rsid w:val="008468F2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29BD"/>
    <w:rsid w:val="00852D76"/>
    <w:rsid w:val="00852D90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8BF"/>
    <w:rsid w:val="00856FF7"/>
    <w:rsid w:val="0085703F"/>
    <w:rsid w:val="008571DC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77D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821"/>
    <w:rsid w:val="008738C8"/>
    <w:rsid w:val="00873B52"/>
    <w:rsid w:val="00873CB8"/>
    <w:rsid w:val="00874022"/>
    <w:rsid w:val="008746DC"/>
    <w:rsid w:val="00874C88"/>
    <w:rsid w:val="00874C92"/>
    <w:rsid w:val="00874DAF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6CC0"/>
    <w:rsid w:val="008772BE"/>
    <w:rsid w:val="008774E3"/>
    <w:rsid w:val="008778CD"/>
    <w:rsid w:val="008778EC"/>
    <w:rsid w:val="00877953"/>
    <w:rsid w:val="00877AC2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973"/>
    <w:rsid w:val="00882E2E"/>
    <w:rsid w:val="00882F78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3B6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6C9D"/>
    <w:rsid w:val="008A7873"/>
    <w:rsid w:val="008A7C56"/>
    <w:rsid w:val="008A7D3B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66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208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87B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035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287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3A9"/>
    <w:rsid w:val="008F040D"/>
    <w:rsid w:val="008F045B"/>
    <w:rsid w:val="008F05D8"/>
    <w:rsid w:val="008F0600"/>
    <w:rsid w:val="008F06A6"/>
    <w:rsid w:val="008F088C"/>
    <w:rsid w:val="008F0BE9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746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4D9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A5A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84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418"/>
    <w:rsid w:val="00925501"/>
    <w:rsid w:val="0092563B"/>
    <w:rsid w:val="0092584E"/>
    <w:rsid w:val="00925999"/>
    <w:rsid w:val="00925BBD"/>
    <w:rsid w:val="00925F3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CAD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6F8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BFC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3C7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606DC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70F9"/>
    <w:rsid w:val="0096748A"/>
    <w:rsid w:val="00967746"/>
    <w:rsid w:val="00967A57"/>
    <w:rsid w:val="00967DF8"/>
    <w:rsid w:val="00970040"/>
    <w:rsid w:val="009703D5"/>
    <w:rsid w:val="009704B3"/>
    <w:rsid w:val="00970812"/>
    <w:rsid w:val="0097092B"/>
    <w:rsid w:val="00970A61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1CC"/>
    <w:rsid w:val="009832C4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991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A88"/>
    <w:rsid w:val="009A3D99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C30"/>
    <w:rsid w:val="009B2DD8"/>
    <w:rsid w:val="009B2F9A"/>
    <w:rsid w:val="009B368B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71F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1E8"/>
    <w:rsid w:val="009C24E5"/>
    <w:rsid w:val="009C2720"/>
    <w:rsid w:val="009C2D78"/>
    <w:rsid w:val="009C31BA"/>
    <w:rsid w:val="009C31C0"/>
    <w:rsid w:val="009C3935"/>
    <w:rsid w:val="009C4176"/>
    <w:rsid w:val="009C48D0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3F14"/>
    <w:rsid w:val="009D4216"/>
    <w:rsid w:val="009D44C8"/>
    <w:rsid w:val="009D45CA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A9B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4CD7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F59"/>
    <w:rsid w:val="009F1107"/>
    <w:rsid w:val="009F1328"/>
    <w:rsid w:val="009F1385"/>
    <w:rsid w:val="009F1467"/>
    <w:rsid w:val="009F15D5"/>
    <w:rsid w:val="009F1810"/>
    <w:rsid w:val="009F1997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217E"/>
    <w:rsid w:val="00A02209"/>
    <w:rsid w:val="00A0223B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EEE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58F"/>
    <w:rsid w:val="00A1372C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7AE"/>
    <w:rsid w:val="00A15A19"/>
    <w:rsid w:val="00A1640E"/>
    <w:rsid w:val="00A16647"/>
    <w:rsid w:val="00A16911"/>
    <w:rsid w:val="00A16AE1"/>
    <w:rsid w:val="00A17013"/>
    <w:rsid w:val="00A170D3"/>
    <w:rsid w:val="00A1737D"/>
    <w:rsid w:val="00A179C1"/>
    <w:rsid w:val="00A17B57"/>
    <w:rsid w:val="00A17CE5"/>
    <w:rsid w:val="00A2032F"/>
    <w:rsid w:val="00A20617"/>
    <w:rsid w:val="00A20D28"/>
    <w:rsid w:val="00A20DC9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2F4F"/>
    <w:rsid w:val="00A235BD"/>
    <w:rsid w:val="00A23799"/>
    <w:rsid w:val="00A237C2"/>
    <w:rsid w:val="00A2389E"/>
    <w:rsid w:val="00A23D27"/>
    <w:rsid w:val="00A23EB5"/>
    <w:rsid w:val="00A243AD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8C9"/>
    <w:rsid w:val="00A31922"/>
    <w:rsid w:val="00A31B34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3A02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992"/>
    <w:rsid w:val="00A56DCF"/>
    <w:rsid w:val="00A56F5C"/>
    <w:rsid w:val="00A57136"/>
    <w:rsid w:val="00A57C83"/>
    <w:rsid w:val="00A57D24"/>
    <w:rsid w:val="00A6041B"/>
    <w:rsid w:val="00A6067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15"/>
    <w:rsid w:val="00A63193"/>
    <w:rsid w:val="00A632B9"/>
    <w:rsid w:val="00A639D5"/>
    <w:rsid w:val="00A63AD1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3F8B"/>
    <w:rsid w:val="00A744A5"/>
    <w:rsid w:val="00A7457C"/>
    <w:rsid w:val="00A745F2"/>
    <w:rsid w:val="00A74906"/>
    <w:rsid w:val="00A7513D"/>
    <w:rsid w:val="00A75151"/>
    <w:rsid w:val="00A75440"/>
    <w:rsid w:val="00A75696"/>
    <w:rsid w:val="00A756F4"/>
    <w:rsid w:val="00A75825"/>
    <w:rsid w:val="00A758B8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665"/>
    <w:rsid w:val="00A87D58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32D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05D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72B7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5C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045"/>
    <w:rsid w:val="00AC037B"/>
    <w:rsid w:val="00AC06FE"/>
    <w:rsid w:val="00AC0A8C"/>
    <w:rsid w:val="00AC0D40"/>
    <w:rsid w:val="00AC12F6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D90"/>
    <w:rsid w:val="00AD142E"/>
    <w:rsid w:val="00AD17A0"/>
    <w:rsid w:val="00AD1EF6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9F8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4C84"/>
    <w:rsid w:val="00AE5086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BD4"/>
    <w:rsid w:val="00AF1DF8"/>
    <w:rsid w:val="00AF2127"/>
    <w:rsid w:val="00AF2515"/>
    <w:rsid w:val="00AF27C5"/>
    <w:rsid w:val="00AF28BC"/>
    <w:rsid w:val="00AF2A89"/>
    <w:rsid w:val="00AF2AF7"/>
    <w:rsid w:val="00AF300D"/>
    <w:rsid w:val="00AF302E"/>
    <w:rsid w:val="00AF3175"/>
    <w:rsid w:val="00AF3404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338"/>
    <w:rsid w:val="00AF7564"/>
    <w:rsid w:val="00AF7949"/>
    <w:rsid w:val="00AF79C5"/>
    <w:rsid w:val="00AF7B5D"/>
    <w:rsid w:val="00AF7D3F"/>
    <w:rsid w:val="00AF7EC1"/>
    <w:rsid w:val="00AF7FB0"/>
    <w:rsid w:val="00B0006B"/>
    <w:rsid w:val="00B005E3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B8D"/>
    <w:rsid w:val="00B21D56"/>
    <w:rsid w:val="00B22598"/>
    <w:rsid w:val="00B226DA"/>
    <w:rsid w:val="00B22933"/>
    <w:rsid w:val="00B22EA0"/>
    <w:rsid w:val="00B22FC5"/>
    <w:rsid w:val="00B23059"/>
    <w:rsid w:val="00B23780"/>
    <w:rsid w:val="00B23ABC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C76"/>
    <w:rsid w:val="00B24D34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4E7"/>
    <w:rsid w:val="00B2762A"/>
    <w:rsid w:val="00B2768B"/>
    <w:rsid w:val="00B276BA"/>
    <w:rsid w:val="00B279D1"/>
    <w:rsid w:val="00B27A3A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1A6"/>
    <w:rsid w:val="00B442E9"/>
    <w:rsid w:val="00B443E6"/>
    <w:rsid w:val="00B447C3"/>
    <w:rsid w:val="00B449C9"/>
    <w:rsid w:val="00B4540B"/>
    <w:rsid w:val="00B454D8"/>
    <w:rsid w:val="00B45675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D8"/>
    <w:rsid w:val="00B64B56"/>
    <w:rsid w:val="00B64BA3"/>
    <w:rsid w:val="00B64BAA"/>
    <w:rsid w:val="00B64C54"/>
    <w:rsid w:val="00B64DE6"/>
    <w:rsid w:val="00B64F9D"/>
    <w:rsid w:val="00B650CA"/>
    <w:rsid w:val="00B6545C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6C2"/>
    <w:rsid w:val="00B767C4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0942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5BD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845"/>
    <w:rsid w:val="00B85862"/>
    <w:rsid w:val="00B858A9"/>
    <w:rsid w:val="00B85F0B"/>
    <w:rsid w:val="00B85F4D"/>
    <w:rsid w:val="00B86490"/>
    <w:rsid w:val="00B86548"/>
    <w:rsid w:val="00B867EB"/>
    <w:rsid w:val="00B86A43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BCC"/>
    <w:rsid w:val="00BA7DF4"/>
    <w:rsid w:val="00BA7F2B"/>
    <w:rsid w:val="00BB02E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38D6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51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305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47"/>
    <w:rsid w:val="00BF0D0E"/>
    <w:rsid w:val="00BF10B4"/>
    <w:rsid w:val="00BF117A"/>
    <w:rsid w:val="00BF152B"/>
    <w:rsid w:val="00BF1544"/>
    <w:rsid w:val="00BF1F54"/>
    <w:rsid w:val="00BF234F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6D5"/>
    <w:rsid w:val="00BF586C"/>
    <w:rsid w:val="00BF60A0"/>
    <w:rsid w:val="00BF63D6"/>
    <w:rsid w:val="00BF68D4"/>
    <w:rsid w:val="00BF698C"/>
    <w:rsid w:val="00BF69EA"/>
    <w:rsid w:val="00BF6FDA"/>
    <w:rsid w:val="00BF759A"/>
    <w:rsid w:val="00BF7958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477"/>
    <w:rsid w:val="00C069B9"/>
    <w:rsid w:val="00C06F5B"/>
    <w:rsid w:val="00C07075"/>
    <w:rsid w:val="00C07250"/>
    <w:rsid w:val="00C07549"/>
    <w:rsid w:val="00C075D7"/>
    <w:rsid w:val="00C07890"/>
    <w:rsid w:val="00C07E89"/>
    <w:rsid w:val="00C07FC4"/>
    <w:rsid w:val="00C10343"/>
    <w:rsid w:val="00C10642"/>
    <w:rsid w:val="00C10803"/>
    <w:rsid w:val="00C10EEB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BB5"/>
    <w:rsid w:val="00C12F35"/>
    <w:rsid w:val="00C13183"/>
    <w:rsid w:val="00C1364D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752"/>
    <w:rsid w:val="00C17DEF"/>
    <w:rsid w:val="00C17E47"/>
    <w:rsid w:val="00C17FE0"/>
    <w:rsid w:val="00C201D5"/>
    <w:rsid w:val="00C203A5"/>
    <w:rsid w:val="00C203B0"/>
    <w:rsid w:val="00C205E5"/>
    <w:rsid w:val="00C210B9"/>
    <w:rsid w:val="00C211ED"/>
    <w:rsid w:val="00C2185A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4481"/>
    <w:rsid w:val="00C24825"/>
    <w:rsid w:val="00C24913"/>
    <w:rsid w:val="00C24D3C"/>
    <w:rsid w:val="00C24DDB"/>
    <w:rsid w:val="00C24E1D"/>
    <w:rsid w:val="00C2506B"/>
    <w:rsid w:val="00C25343"/>
    <w:rsid w:val="00C2564E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4E0"/>
    <w:rsid w:val="00C27631"/>
    <w:rsid w:val="00C27668"/>
    <w:rsid w:val="00C278C6"/>
    <w:rsid w:val="00C278D5"/>
    <w:rsid w:val="00C27B12"/>
    <w:rsid w:val="00C27D90"/>
    <w:rsid w:val="00C27E47"/>
    <w:rsid w:val="00C27F21"/>
    <w:rsid w:val="00C30307"/>
    <w:rsid w:val="00C30842"/>
    <w:rsid w:val="00C3084E"/>
    <w:rsid w:val="00C30CAE"/>
    <w:rsid w:val="00C31031"/>
    <w:rsid w:val="00C3152C"/>
    <w:rsid w:val="00C31975"/>
    <w:rsid w:val="00C31C99"/>
    <w:rsid w:val="00C31DC5"/>
    <w:rsid w:val="00C31F4C"/>
    <w:rsid w:val="00C326D6"/>
    <w:rsid w:val="00C32C34"/>
    <w:rsid w:val="00C3303F"/>
    <w:rsid w:val="00C332D0"/>
    <w:rsid w:val="00C33326"/>
    <w:rsid w:val="00C333BE"/>
    <w:rsid w:val="00C33AC1"/>
    <w:rsid w:val="00C340C1"/>
    <w:rsid w:val="00C34268"/>
    <w:rsid w:val="00C3434E"/>
    <w:rsid w:val="00C3442C"/>
    <w:rsid w:val="00C34495"/>
    <w:rsid w:val="00C345B7"/>
    <w:rsid w:val="00C3463A"/>
    <w:rsid w:val="00C346C4"/>
    <w:rsid w:val="00C346E7"/>
    <w:rsid w:val="00C348BC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402"/>
    <w:rsid w:val="00C428EC"/>
    <w:rsid w:val="00C42B86"/>
    <w:rsid w:val="00C42E04"/>
    <w:rsid w:val="00C42FFC"/>
    <w:rsid w:val="00C43011"/>
    <w:rsid w:val="00C432F5"/>
    <w:rsid w:val="00C43598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166"/>
    <w:rsid w:val="00C51443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C59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7146"/>
    <w:rsid w:val="00C6795A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6C82"/>
    <w:rsid w:val="00C77614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D0D"/>
    <w:rsid w:val="00C82D23"/>
    <w:rsid w:val="00C82ED8"/>
    <w:rsid w:val="00C82F6E"/>
    <w:rsid w:val="00C83091"/>
    <w:rsid w:val="00C83212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DE3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108"/>
    <w:rsid w:val="00C91172"/>
    <w:rsid w:val="00C911F5"/>
    <w:rsid w:val="00C917DF"/>
    <w:rsid w:val="00C92501"/>
    <w:rsid w:val="00C92615"/>
    <w:rsid w:val="00C9278A"/>
    <w:rsid w:val="00C9296A"/>
    <w:rsid w:val="00C932E8"/>
    <w:rsid w:val="00C93D37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01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CC5"/>
    <w:rsid w:val="00CA6EF2"/>
    <w:rsid w:val="00CA6FA0"/>
    <w:rsid w:val="00CA6FF7"/>
    <w:rsid w:val="00CA7351"/>
    <w:rsid w:val="00CA76AC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2D2E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B71"/>
    <w:rsid w:val="00CC4CC5"/>
    <w:rsid w:val="00CC4EA8"/>
    <w:rsid w:val="00CC5033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253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25A"/>
    <w:rsid w:val="00CE4770"/>
    <w:rsid w:val="00CE480B"/>
    <w:rsid w:val="00CE4974"/>
    <w:rsid w:val="00CE4AAE"/>
    <w:rsid w:val="00CE5236"/>
    <w:rsid w:val="00CE5355"/>
    <w:rsid w:val="00CE5564"/>
    <w:rsid w:val="00CE55B0"/>
    <w:rsid w:val="00CE56FD"/>
    <w:rsid w:val="00CE580A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61"/>
    <w:rsid w:val="00CF09AA"/>
    <w:rsid w:val="00CF0D80"/>
    <w:rsid w:val="00CF15AF"/>
    <w:rsid w:val="00CF186F"/>
    <w:rsid w:val="00CF18B0"/>
    <w:rsid w:val="00CF1A2A"/>
    <w:rsid w:val="00CF1C87"/>
    <w:rsid w:val="00CF1EA4"/>
    <w:rsid w:val="00CF203A"/>
    <w:rsid w:val="00CF278F"/>
    <w:rsid w:val="00CF2845"/>
    <w:rsid w:val="00CF2851"/>
    <w:rsid w:val="00CF285D"/>
    <w:rsid w:val="00CF2BD5"/>
    <w:rsid w:val="00CF2E90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4FEF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534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5D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84D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856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326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765"/>
    <w:rsid w:val="00D2690D"/>
    <w:rsid w:val="00D26C98"/>
    <w:rsid w:val="00D26D3D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6FA2"/>
    <w:rsid w:val="00D47337"/>
    <w:rsid w:val="00D473E4"/>
    <w:rsid w:val="00D4756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368"/>
    <w:rsid w:val="00D53955"/>
    <w:rsid w:val="00D53C61"/>
    <w:rsid w:val="00D53F55"/>
    <w:rsid w:val="00D54376"/>
    <w:rsid w:val="00D54465"/>
    <w:rsid w:val="00D545AE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12"/>
    <w:rsid w:val="00D57C92"/>
    <w:rsid w:val="00D60121"/>
    <w:rsid w:val="00D60342"/>
    <w:rsid w:val="00D60407"/>
    <w:rsid w:val="00D6045F"/>
    <w:rsid w:val="00D604FB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AEC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1E7"/>
    <w:rsid w:val="00D8720A"/>
    <w:rsid w:val="00D87344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0DE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A54"/>
    <w:rsid w:val="00D93D11"/>
    <w:rsid w:val="00D93F0B"/>
    <w:rsid w:val="00D93F14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0C5"/>
    <w:rsid w:val="00D97259"/>
    <w:rsid w:val="00D97420"/>
    <w:rsid w:val="00D97477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2D00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EC"/>
    <w:rsid w:val="00DB51D5"/>
    <w:rsid w:val="00DB540A"/>
    <w:rsid w:val="00DB545B"/>
    <w:rsid w:val="00DB57B8"/>
    <w:rsid w:val="00DB5EE6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45E"/>
    <w:rsid w:val="00DD249C"/>
    <w:rsid w:val="00DD260B"/>
    <w:rsid w:val="00DD27BB"/>
    <w:rsid w:val="00DD3171"/>
    <w:rsid w:val="00DD3218"/>
    <w:rsid w:val="00DD337C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57"/>
    <w:rsid w:val="00DE1CF4"/>
    <w:rsid w:val="00DE222F"/>
    <w:rsid w:val="00DE2278"/>
    <w:rsid w:val="00DE22BB"/>
    <w:rsid w:val="00DE25AA"/>
    <w:rsid w:val="00DE25C9"/>
    <w:rsid w:val="00DE2A5B"/>
    <w:rsid w:val="00DE2AD7"/>
    <w:rsid w:val="00DE3020"/>
    <w:rsid w:val="00DE36E4"/>
    <w:rsid w:val="00DE37D1"/>
    <w:rsid w:val="00DE4564"/>
    <w:rsid w:val="00DE4668"/>
    <w:rsid w:val="00DE4CBC"/>
    <w:rsid w:val="00DE5015"/>
    <w:rsid w:val="00DE593B"/>
    <w:rsid w:val="00DE5AFE"/>
    <w:rsid w:val="00DE5E71"/>
    <w:rsid w:val="00DE62E1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61"/>
    <w:rsid w:val="00DF0975"/>
    <w:rsid w:val="00DF0AFF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52C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4D7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5A8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F58"/>
    <w:rsid w:val="00E22312"/>
    <w:rsid w:val="00E223CE"/>
    <w:rsid w:val="00E22680"/>
    <w:rsid w:val="00E2290A"/>
    <w:rsid w:val="00E22B93"/>
    <w:rsid w:val="00E23FF0"/>
    <w:rsid w:val="00E24020"/>
    <w:rsid w:val="00E240A7"/>
    <w:rsid w:val="00E2415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7F"/>
    <w:rsid w:val="00E253FE"/>
    <w:rsid w:val="00E2558C"/>
    <w:rsid w:val="00E258BF"/>
    <w:rsid w:val="00E25A83"/>
    <w:rsid w:val="00E25B3A"/>
    <w:rsid w:val="00E25E91"/>
    <w:rsid w:val="00E2608B"/>
    <w:rsid w:val="00E2693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B55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5D5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629"/>
    <w:rsid w:val="00E5169C"/>
    <w:rsid w:val="00E516B9"/>
    <w:rsid w:val="00E516D0"/>
    <w:rsid w:val="00E51B8A"/>
    <w:rsid w:val="00E51C21"/>
    <w:rsid w:val="00E51F4B"/>
    <w:rsid w:val="00E51FE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45E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4DA1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35B"/>
    <w:rsid w:val="00E8746C"/>
    <w:rsid w:val="00E9018B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6C8"/>
    <w:rsid w:val="00E947ED"/>
    <w:rsid w:val="00E94E5C"/>
    <w:rsid w:val="00E94EF6"/>
    <w:rsid w:val="00E95093"/>
    <w:rsid w:val="00E9521F"/>
    <w:rsid w:val="00E953C8"/>
    <w:rsid w:val="00E95430"/>
    <w:rsid w:val="00E9629D"/>
    <w:rsid w:val="00E966A8"/>
    <w:rsid w:val="00E969A1"/>
    <w:rsid w:val="00E969D5"/>
    <w:rsid w:val="00E969F5"/>
    <w:rsid w:val="00E96DFB"/>
    <w:rsid w:val="00E97247"/>
    <w:rsid w:val="00E974EB"/>
    <w:rsid w:val="00E9781F"/>
    <w:rsid w:val="00E978BC"/>
    <w:rsid w:val="00E97D10"/>
    <w:rsid w:val="00E97E88"/>
    <w:rsid w:val="00EA03DB"/>
    <w:rsid w:val="00EA045C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822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23C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6DA"/>
    <w:rsid w:val="00EB36ED"/>
    <w:rsid w:val="00EB3778"/>
    <w:rsid w:val="00EB383F"/>
    <w:rsid w:val="00EB38F8"/>
    <w:rsid w:val="00EB3A70"/>
    <w:rsid w:val="00EB3BA4"/>
    <w:rsid w:val="00EB3D96"/>
    <w:rsid w:val="00EB3E08"/>
    <w:rsid w:val="00EB420B"/>
    <w:rsid w:val="00EB43BD"/>
    <w:rsid w:val="00EB45B1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CD7"/>
    <w:rsid w:val="00EC2D43"/>
    <w:rsid w:val="00EC2DB6"/>
    <w:rsid w:val="00EC2E72"/>
    <w:rsid w:val="00EC31DD"/>
    <w:rsid w:val="00EC34C8"/>
    <w:rsid w:val="00EC35A5"/>
    <w:rsid w:val="00EC3942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D0231"/>
    <w:rsid w:val="00ED029E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671"/>
    <w:rsid w:val="00ED38DE"/>
    <w:rsid w:val="00ED3E0D"/>
    <w:rsid w:val="00ED40BC"/>
    <w:rsid w:val="00ED4544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681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4E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4B4B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0F40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05B"/>
    <w:rsid w:val="00F2081B"/>
    <w:rsid w:val="00F20986"/>
    <w:rsid w:val="00F20BCC"/>
    <w:rsid w:val="00F20C2B"/>
    <w:rsid w:val="00F20D98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850"/>
    <w:rsid w:val="00F35031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607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2FFD"/>
    <w:rsid w:val="00F4312A"/>
    <w:rsid w:val="00F43388"/>
    <w:rsid w:val="00F433AB"/>
    <w:rsid w:val="00F43631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A9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961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AEA"/>
    <w:rsid w:val="00F56C1D"/>
    <w:rsid w:val="00F56F54"/>
    <w:rsid w:val="00F571FD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424"/>
    <w:rsid w:val="00F677E1"/>
    <w:rsid w:val="00F6780F"/>
    <w:rsid w:val="00F67977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971"/>
    <w:rsid w:val="00F7798D"/>
    <w:rsid w:val="00F77A00"/>
    <w:rsid w:val="00F77F26"/>
    <w:rsid w:val="00F80833"/>
    <w:rsid w:val="00F81044"/>
    <w:rsid w:val="00F81258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51F"/>
    <w:rsid w:val="00F91861"/>
    <w:rsid w:val="00F918B3"/>
    <w:rsid w:val="00F91983"/>
    <w:rsid w:val="00F919AF"/>
    <w:rsid w:val="00F92025"/>
    <w:rsid w:val="00F9218C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7D1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1C2B"/>
    <w:rsid w:val="00FA20AE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4F1B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108F"/>
    <w:rsid w:val="00FC10B4"/>
    <w:rsid w:val="00FC1191"/>
    <w:rsid w:val="00FC1614"/>
    <w:rsid w:val="00FC1696"/>
    <w:rsid w:val="00FC1B5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7D2"/>
    <w:rsid w:val="00FD4D48"/>
    <w:rsid w:val="00FD5200"/>
    <w:rsid w:val="00FD52B3"/>
    <w:rsid w:val="00FD56C0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D73"/>
    <w:rsid w:val="00FE3D76"/>
    <w:rsid w:val="00FE3E47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131"/>
    <w:rsid w:val="00FF2308"/>
    <w:rsid w:val="00FF28CE"/>
    <w:rsid w:val="00FF2DDB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11253</TotalTime>
  <Pages>2</Pages>
  <Words>378</Words>
  <Characters>2068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Handover with NCD-SSBs</vt:lpstr>
      <vt:lpstr>RRC re-establishment delay and RRC connection release with re-direction delay</vt:lpstr>
      <vt:lpstr>Conclusion</vt:lpstr>
      <vt:lpstr>References</vt:lpstr>
    </vt:vector>
  </TitlesOfParts>
  <Company>Qualcomm</Company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1930</cp:revision>
  <cp:lastPrinted>2009-04-22T21:01:00Z</cp:lastPrinted>
  <dcterms:created xsi:type="dcterms:W3CDTF">2020-11-11T22:16:00Z</dcterms:created>
  <dcterms:modified xsi:type="dcterms:W3CDTF">2023-04-10T22:01:00Z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